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A8" w:rsidRPr="008010A8" w:rsidRDefault="008010A8" w:rsidP="008010A8">
      <w:pPr>
        <w:pStyle w:val="a4"/>
        <w:tabs>
          <w:tab w:val="right" w:pos="10440"/>
          <w:tab w:val="right" w:pos="13323"/>
        </w:tabs>
        <w:rPr>
          <w:rFonts w:asciiTheme="minorHAnsi" w:hAnsiTheme="minorHAnsi" w:cs="Arial"/>
          <w:sz w:val="24"/>
          <w:szCs w:val="24"/>
          <w:lang w:val="en-US" w:eastAsia="zh-CN"/>
        </w:rPr>
      </w:pPr>
      <w:r w:rsidRPr="008010A8">
        <w:rPr>
          <w:rFonts w:asciiTheme="minorHAnsi" w:hAnsiTheme="minorHAnsi" w:cs="Arial"/>
          <w:bCs/>
          <w:sz w:val="24"/>
          <w:szCs w:val="24"/>
          <w:lang w:val="en-US"/>
        </w:rPr>
        <w:t>3GPP TSG-RAN WG4 RAN4 #</w:t>
      </w:r>
      <w:r w:rsidRPr="008010A8">
        <w:rPr>
          <w:rFonts w:asciiTheme="minorHAnsi" w:eastAsiaTheme="minorEastAsia" w:hAnsiTheme="minorHAnsi" w:cs="Arial"/>
          <w:bCs/>
          <w:sz w:val="24"/>
          <w:szCs w:val="24"/>
          <w:lang w:val="en-US" w:eastAsia="zh-CN"/>
        </w:rPr>
        <w:t xml:space="preserve">78bis  </w:t>
      </w:r>
      <w:r w:rsidRPr="008010A8">
        <w:rPr>
          <w:rFonts w:asciiTheme="minorHAnsi" w:hAnsiTheme="minorHAnsi" w:cs="Arial"/>
          <w:bCs/>
          <w:sz w:val="24"/>
          <w:szCs w:val="24"/>
          <w:lang w:val="en-US"/>
        </w:rPr>
        <w:t xml:space="preserve">            </w:t>
      </w:r>
      <w:r w:rsidRPr="008010A8">
        <w:rPr>
          <w:rFonts w:asciiTheme="minorHAnsi" w:eastAsiaTheme="minorEastAsia" w:hAnsiTheme="minorHAnsi" w:cs="Arial"/>
          <w:bCs/>
          <w:sz w:val="24"/>
          <w:szCs w:val="24"/>
          <w:lang w:val="en-US" w:eastAsia="zh-CN"/>
        </w:rPr>
        <w:t xml:space="preserve">   </w:t>
      </w:r>
      <w:r w:rsidRPr="008010A8">
        <w:rPr>
          <w:rFonts w:asciiTheme="minorHAnsi" w:hAnsiTheme="minorHAnsi" w:cs="Arial"/>
          <w:bCs/>
          <w:sz w:val="24"/>
          <w:szCs w:val="24"/>
          <w:lang w:val="en-US"/>
        </w:rPr>
        <w:t xml:space="preserve">        </w:t>
      </w:r>
      <w:r w:rsidRPr="008010A8">
        <w:rPr>
          <w:rFonts w:asciiTheme="minorHAnsi" w:hAnsiTheme="minorHAnsi" w:cs="Arial"/>
          <w:bCs/>
          <w:sz w:val="24"/>
          <w:szCs w:val="24"/>
          <w:lang w:val="en-US" w:eastAsia="zh-CN"/>
        </w:rPr>
        <w:t xml:space="preserve">                                                                            </w:t>
      </w:r>
      <w:r w:rsidRPr="008010A8">
        <w:rPr>
          <w:rFonts w:asciiTheme="minorHAnsi" w:hAnsiTheme="minorHAnsi" w:cs="Arial"/>
          <w:bCs/>
          <w:sz w:val="24"/>
          <w:szCs w:val="24"/>
        </w:rPr>
        <w:t>R</w:t>
      </w:r>
      <w:r w:rsidRPr="008010A8">
        <w:rPr>
          <w:rFonts w:asciiTheme="minorHAnsi" w:eastAsiaTheme="minorEastAsia" w:hAnsiTheme="minorHAnsi" w:cs="Arial"/>
          <w:bCs/>
          <w:sz w:val="24"/>
          <w:szCs w:val="24"/>
          <w:lang w:eastAsia="zh-CN"/>
        </w:rPr>
        <w:t>4</w:t>
      </w:r>
      <w:r w:rsidRPr="008010A8">
        <w:rPr>
          <w:rFonts w:asciiTheme="minorHAnsi" w:hAnsiTheme="minorHAnsi" w:cs="Arial"/>
          <w:bCs/>
          <w:sz w:val="24"/>
          <w:szCs w:val="24"/>
        </w:rPr>
        <w:t>-</w:t>
      </w:r>
      <w:r w:rsidRPr="008010A8">
        <w:rPr>
          <w:rFonts w:asciiTheme="minorHAnsi" w:eastAsiaTheme="minorEastAsia" w:hAnsiTheme="minorHAnsi" w:cs="Arial"/>
          <w:bCs/>
          <w:sz w:val="24"/>
          <w:szCs w:val="24"/>
          <w:lang w:eastAsia="zh-CN"/>
        </w:rPr>
        <w:t>16</w:t>
      </w:r>
      <w:r w:rsidR="00F771B7">
        <w:rPr>
          <w:rFonts w:asciiTheme="minorHAnsi" w:eastAsiaTheme="minorEastAsia" w:hAnsiTheme="minorHAnsi" w:cs="Arial" w:hint="eastAsia"/>
          <w:bCs/>
          <w:sz w:val="24"/>
          <w:szCs w:val="24"/>
          <w:lang w:eastAsia="zh-CN"/>
        </w:rPr>
        <w:t>2091</w:t>
      </w:r>
    </w:p>
    <w:p w:rsidR="008010A8" w:rsidRPr="008010A8" w:rsidRDefault="008010A8" w:rsidP="008010A8">
      <w:pPr>
        <w:pStyle w:val="a9"/>
        <w:tabs>
          <w:tab w:val="left" w:pos="7938"/>
        </w:tabs>
        <w:jc w:val="left"/>
        <w:rPr>
          <w:rFonts w:asciiTheme="minorHAnsi" w:hAnsiTheme="minorHAnsi" w:cs="Arial"/>
          <w:bCs/>
          <w:i w:val="0"/>
          <w:sz w:val="24"/>
          <w:szCs w:val="24"/>
          <w:lang w:val="en-US" w:eastAsia="zh-CN"/>
        </w:rPr>
      </w:pPr>
      <w:r w:rsidRPr="008010A8">
        <w:rPr>
          <w:rFonts w:asciiTheme="minorHAnsi" w:hAnsiTheme="minorHAnsi" w:cs="Arial"/>
          <w:bCs/>
          <w:i w:val="0"/>
          <w:sz w:val="24"/>
          <w:szCs w:val="24"/>
          <w:lang w:val="en-US" w:eastAsia="zh-CN"/>
        </w:rPr>
        <w:t>San Jose del Cabo, Mexico, 11 – 15 April, 2016</w:t>
      </w:r>
    </w:p>
    <w:p w:rsidR="008010A8" w:rsidRPr="008010A8" w:rsidRDefault="008010A8" w:rsidP="008010A8">
      <w:pPr>
        <w:pStyle w:val="a9"/>
        <w:tabs>
          <w:tab w:val="left" w:pos="7938"/>
        </w:tabs>
        <w:jc w:val="left"/>
        <w:rPr>
          <w:rFonts w:asciiTheme="minorHAnsi" w:hAnsiTheme="minorHAnsi" w:cs="Arial"/>
          <w:b w:val="0"/>
          <w:i w:val="0"/>
          <w:noProof w:val="0"/>
        </w:rPr>
      </w:pPr>
    </w:p>
    <w:p w:rsidR="008010A8" w:rsidRPr="008010A8" w:rsidRDefault="008010A8" w:rsidP="008010A8">
      <w:pPr>
        <w:tabs>
          <w:tab w:val="left" w:pos="1985"/>
        </w:tabs>
        <w:ind w:left="1980" w:hanging="1980"/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</w:pPr>
      <w:r w:rsidRPr="008010A8">
        <w:rPr>
          <w:rFonts w:asciiTheme="minorHAnsi" w:hAnsiTheme="minorHAnsi" w:cs="Arial"/>
          <w:b/>
          <w:bCs/>
          <w:sz w:val="24"/>
          <w:szCs w:val="24"/>
          <w:lang w:val="en-US"/>
        </w:rPr>
        <w:t>Agenda item:</w:t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  <w:t>6.6.3</w:t>
      </w:r>
    </w:p>
    <w:p w:rsidR="008010A8" w:rsidRPr="008010A8" w:rsidRDefault="008010A8" w:rsidP="008010A8">
      <w:pPr>
        <w:tabs>
          <w:tab w:val="left" w:pos="1985"/>
        </w:tabs>
        <w:ind w:left="1980" w:hanging="1980"/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</w:pPr>
      <w:r w:rsidRPr="008010A8">
        <w:rPr>
          <w:rFonts w:asciiTheme="minorHAnsi" w:hAnsiTheme="minorHAnsi" w:cs="Arial"/>
          <w:b/>
          <w:bCs/>
          <w:sz w:val="24"/>
          <w:szCs w:val="24"/>
          <w:lang w:val="en-US"/>
        </w:rPr>
        <w:t>Source:</w:t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</w:r>
      <w:r w:rsidRPr="008010A8">
        <w:rPr>
          <w:rFonts w:asciiTheme="minorHAnsi" w:hAnsiTheme="minorHAnsi" w:cs="Arial"/>
          <w:b/>
          <w:sz w:val="24"/>
          <w:szCs w:val="24"/>
          <w:lang w:val="en-US"/>
        </w:rPr>
        <w:t>Samsung</w:t>
      </w:r>
    </w:p>
    <w:p w:rsidR="008010A8" w:rsidRPr="008010A8" w:rsidRDefault="008010A8" w:rsidP="008010A8">
      <w:pPr>
        <w:tabs>
          <w:tab w:val="left" w:pos="1985"/>
        </w:tabs>
        <w:ind w:left="1980" w:hanging="1980"/>
        <w:rPr>
          <w:rFonts w:asciiTheme="minorHAnsi" w:hAnsiTheme="minorHAnsi" w:cs="Arial"/>
          <w:b/>
          <w:bCs/>
          <w:sz w:val="24"/>
          <w:szCs w:val="24"/>
          <w:lang w:val="en-US"/>
        </w:rPr>
      </w:pPr>
      <w:r w:rsidRPr="008010A8">
        <w:rPr>
          <w:rFonts w:asciiTheme="minorHAnsi" w:hAnsiTheme="minorHAnsi" w:cs="Arial"/>
          <w:b/>
          <w:bCs/>
          <w:sz w:val="24"/>
          <w:szCs w:val="24"/>
          <w:lang w:val="en-US"/>
        </w:rPr>
        <w:t>Title:</w:t>
      </w:r>
      <w:r w:rsidRPr="008010A8">
        <w:rPr>
          <w:rFonts w:asciiTheme="minorHAnsi" w:hAnsiTheme="minorHAnsi" w:cs="Arial"/>
          <w:b/>
          <w:bCs/>
          <w:sz w:val="24"/>
          <w:szCs w:val="24"/>
          <w:lang w:val="en-US"/>
        </w:rPr>
        <w:tab/>
      </w:r>
      <w:r w:rsidRPr="008010A8">
        <w:rPr>
          <w:rFonts w:asciiTheme="minorHAnsi" w:hAnsiTheme="minorHAnsi" w:cs="Arial"/>
          <w:b/>
          <w:bCs/>
          <w:sz w:val="24"/>
          <w:szCs w:val="24"/>
          <w:lang w:val="en-US"/>
        </w:rPr>
        <w:tab/>
      </w:r>
      <w:r w:rsidRPr="008010A8">
        <w:rPr>
          <w:rFonts w:asciiTheme="minorHAnsi" w:hAnsiTheme="minorHAnsi" w:cs="Arial"/>
          <w:b/>
          <w:bCs/>
          <w:sz w:val="24"/>
          <w:szCs w:val="24"/>
          <w:lang w:val="en-US"/>
        </w:rPr>
        <w:tab/>
        <w:t xml:space="preserve">Updated Results for 3/4 layer PDSCH Demodulation Tests </w:t>
      </w:r>
    </w:p>
    <w:p w:rsidR="008010A8" w:rsidRPr="008010A8" w:rsidRDefault="008010A8" w:rsidP="008010A8">
      <w:pPr>
        <w:tabs>
          <w:tab w:val="left" w:pos="1985"/>
        </w:tabs>
        <w:ind w:left="1980" w:hanging="1980"/>
        <w:rPr>
          <w:rFonts w:asciiTheme="minorHAnsi" w:hAnsiTheme="minorHAnsi" w:cs="Arial"/>
          <w:b/>
          <w:sz w:val="24"/>
          <w:szCs w:val="24"/>
          <w:lang w:val="en-US" w:eastAsia="zh-CN"/>
        </w:rPr>
      </w:pPr>
      <w:r w:rsidRPr="008010A8">
        <w:rPr>
          <w:rFonts w:asciiTheme="minorHAnsi" w:hAnsiTheme="minorHAnsi" w:cs="Arial"/>
          <w:b/>
          <w:bCs/>
          <w:sz w:val="24"/>
          <w:szCs w:val="24"/>
          <w:lang w:val="en-US"/>
        </w:rPr>
        <w:t>Document for:</w:t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</w:r>
      <w:r w:rsidRPr="008010A8">
        <w:rPr>
          <w:rFonts w:asciiTheme="minorHAnsi" w:eastAsiaTheme="minorEastAsia" w:hAnsiTheme="minorHAnsi" w:cs="Arial"/>
          <w:b/>
          <w:sz w:val="24"/>
          <w:szCs w:val="24"/>
          <w:lang w:val="en-US" w:eastAsia="zh-CN"/>
        </w:rPr>
        <w:tab/>
      </w:r>
      <w:r w:rsidRPr="008010A8">
        <w:rPr>
          <w:rFonts w:asciiTheme="minorHAnsi" w:hAnsiTheme="minorHAnsi" w:cs="Arial"/>
          <w:b/>
          <w:sz w:val="24"/>
          <w:szCs w:val="24"/>
          <w:lang w:val="en-US"/>
        </w:rPr>
        <w:t>Discussion</w:t>
      </w:r>
    </w:p>
    <w:p w:rsidR="004A5C0E" w:rsidRPr="008010A8" w:rsidRDefault="004A5C0E" w:rsidP="008010A8">
      <w:pPr>
        <w:pStyle w:val="1"/>
        <w:numPr>
          <w:ilvl w:val="0"/>
          <w:numId w:val="3"/>
        </w:numPr>
        <w:tabs>
          <w:tab w:val="clear" w:pos="432"/>
          <w:tab w:val="num" w:pos="510"/>
        </w:tabs>
        <w:ind w:left="510" w:hanging="510"/>
        <w:rPr>
          <w:rFonts w:ascii="Cambria" w:eastAsiaTheme="minorEastAsia" w:hAnsi="Cambria" w:cs="Arial"/>
          <w:b/>
          <w:lang w:val="en-US" w:eastAsia="zh-CN"/>
        </w:rPr>
      </w:pPr>
      <w:r w:rsidRPr="008010A8">
        <w:rPr>
          <w:rFonts w:ascii="Cambria" w:eastAsiaTheme="minorEastAsia" w:hAnsi="Cambria" w:cs="Arial"/>
          <w:b/>
          <w:lang w:val="en-US" w:eastAsia="zh-CN"/>
        </w:rPr>
        <w:t>Introduction</w:t>
      </w:r>
    </w:p>
    <w:p w:rsidR="00BD339F" w:rsidRPr="008010A8" w:rsidRDefault="00AC794C" w:rsidP="00227EC6">
      <w:pPr>
        <w:spacing w:beforeLines="50" w:afterLines="50" w:line="276" w:lineRule="auto"/>
        <w:jc w:val="both"/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  <w:lang w:eastAsia="zh-CN"/>
        </w:rPr>
        <w:t>In the RAN4 #7</w:t>
      </w:r>
      <w:r w:rsidR="006A2EFC" w:rsidRPr="008010A8">
        <w:rPr>
          <w:rFonts w:asciiTheme="minorHAnsi" w:hAnsiTheme="minorHAnsi"/>
          <w:lang w:eastAsia="zh-CN"/>
        </w:rPr>
        <w:t>7</w:t>
      </w:r>
      <w:r w:rsidRPr="008010A8">
        <w:rPr>
          <w:rFonts w:asciiTheme="minorHAnsi" w:hAnsiTheme="minorHAnsi"/>
          <w:lang w:eastAsia="zh-CN"/>
        </w:rPr>
        <w:t xml:space="preserve"> meeting, there </w:t>
      </w:r>
      <w:r w:rsidR="00BD339F" w:rsidRPr="008010A8">
        <w:rPr>
          <w:rFonts w:asciiTheme="minorHAnsi" w:hAnsiTheme="minorHAnsi"/>
          <w:lang w:eastAsia="zh-CN"/>
        </w:rPr>
        <w:t>had been</w:t>
      </w:r>
      <w:r w:rsidRPr="008010A8">
        <w:rPr>
          <w:rFonts w:asciiTheme="minorHAnsi" w:hAnsiTheme="minorHAnsi"/>
          <w:lang w:eastAsia="zh-CN"/>
        </w:rPr>
        <w:t xml:space="preserve"> </w:t>
      </w:r>
      <w:r w:rsidR="00BD339F" w:rsidRPr="008010A8">
        <w:rPr>
          <w:rFonts w:asciiTheme="minorHAnsi" w:hAnsiTheme="minorHAnsi"/>
          <w:lang w:eastAsia="zh-CN"/>
        </w:rPr>
        <w:t xml:space="preserve">the </w:t>
      </w:r>
      <w:r w:rsidRPr="008010A8">
        <w:rPr>
          <w:rFonts w:asciiTheme="minorHAnsi" w:hAnsiTheme="minorHAnsi"/>
          <w:lang w:eastAsia="zh-CN"/>
        </w:rPr>
        <w:t xml:space="preserve">discussion on the </w:t>
      </w:r>
      <w:r w:rsidR="00926520" w:rsidRPr="008010A8">
        <w:rPr>
          <w:rFonts w:asciiTheme="minorHAnsi" w:hAnsiTheme="minorHAnsi"/>
          <w:lang w:eastAsia="zh-CN"/>
        </w:rPr>
        <w:t>3/4-</w:t>
      </w:r>
      <w:r w:rsidR="00BD339F" w:rsidRPr="008010A8">
        <w:rPr>
          <w:rFonts w:asciiTheme="minorHAnsi" w:hAnsiTheme="minorHAnsi"/>
          <w:lang w:eastAsia="zh-CN"/>
        </w:rPr>
        <w:t xml:space="preserve">layer </w:t>
      </w:r>
      <w:r w:rsidRPr="008010A8">
        <w:rPr>
          <w:rFonts w:asciiTheme="minorHAnsi" w:hAnsiTheme="minorHAnsi"/>
          <w:lang w:eastAsia="zh-CN"/>
        </w:rPr>
        <w:t xml:space="preserve">PDSCH demodulation requirements, </w:t>
      </w:r>
      <w:r w:rsidR="00D446F3" w:rsidRPr="008010A8">
        <w:rPr>
          <w:rFonts w:asciiTheme="minorHAnsi" w:hAnsiTheme="minorHAnsi"/>
          <w:lang w:eastAsia="zh-CN"/>
        </w:rPr>
        <w:t xml:space="preserve">and </w:t>
      </w:r>
      <w:r w:rsidR="00BD339F" w:rsidRPr="008010A8">
        <w:rPr>
          <w:rFonts w:asciiTheme="minorHAnsi" w:hAnsiTheme="minorHAnsi"/>
          <w:lang w:eastAsia="zh-CN"/>
        </w:rPr>
        <w:t>the following agreement had been captured in the Ad-Hoc meeting minutes [1]:</w:t>
      </w:r>
    </w:p>
    <w:tbl>
      <w:tblPr>
        <w:tblStyle w:val="af3"/>
        <w:tblW w:w="0" w:type="auto"/>
        <w:jc w:val="center"/>
        <w:tblLook w:val="04A0"/>
      </w:tblPr>
      <w:tblGrid>
        <w:gridCol w:w="9180"/>
      </w:tblGrid>
      <w:tr w:rsidR="00BD339F" w:rsidRPr="008010A8" w:rsidTr="00BD339F">
        <w:trPr>
          <w:jc w:val="center"/>
        </w:trPr>
        <w:tc>
          <w:tcPr>
            <w:tcW w:w="9180" w:type="dxa"/>
          </w:tcPr>
          <w:p w:rsidR="00BD339F" w:rsidRPr="008010A8" w:rsidRDefault="00BD339F" w:rsidP="00227EC6">
            <w:pPr>
              <w:spacing w:beforeLines="50" w:afterLines="50" w:line="276" w:lineRule="auto"/>
              <w:ind w:leftChars="200" w:left="400"/>
              <w:jc w:val="bot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Configurations for alignment and impairment simulation</w:t>
            </w:r>
          </w:p>
          <w:p w:rsidR="00BD339F" w:rsidRPr="008010A8" w:rsidRDefault="00BD339F" w:rsidP="00227EC6">
            <w:pPr>
              <w:spacing w:beforeLines="50" w:afterLines="50" w:line="276" w:lineRule="auto"/>
              <w:ind w:leftChars="200" w:left="400"/>
              <w:jc w:val="bot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</w:t>
            </w:r>
            <w:r w:rsidRPr="008010A8">
              <w:rPr>
                <w:rFonts w:asciiTheme="minorHAnsi" w:hAnsiTheme="minorHAnsi"/>
                <w:lang w:eastAsia="zh-CN"/>
              </w:rPr>
              <w:tab/>
              <w:t>Test 1: 3layer, TM3, 4x4 low, EVA70</w:t>
            </w:r>
          </w:p>
          <w:p w:rsidR="00BD339F" w:rsidRPr="008010A8" w:rsidRDefault="00BD339F" w:rsidP="00227EC6">
            <w:pPr>
              <w:spacing w:beforeLines="50" w:afterLines="50" w:line="276" w:lineRule="auto"/>
              <w:ind w:leftChars="500" w:left="1000"/>
              <w:jc w:val="bot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•</w:t>
            </w:r>
            <w:r w:rsidRPr="008010A8">
              <w:rPr>
                <w:rFonts w:asciiTheme="minorHAnsi" w:hAnsiTheme="minorHAnsi"/>
                <w:lang w:eastAsia="zh-CN"/>
              </w:rPr>
              <w:tab/>
              <w:t>MCS=18</w:t>
            </w:r>
          </w:p>
          <w:p w:rsidR="00BD339F" w:rsidRPr="008010A8" w:rsidRDefault="00BD339F" w:rsidP="00227EC6">
            <w:pPr>
              <w:spacing w:beforeLines="50" w:afterLines="50" w:line="276" w:lineRule="auto"/>
              <w:ind w:leftChars="200" w:left="400"/>
              <w:jc w:val="bot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</w:t>
            </w:r>
            <w:r w:rsidRPr="008010A8">
              <w:rPr>
                <w:rFonts w:asciiTheme="minorHAnsi" w:hAnsiTheme="minorHAnsi"/>
                <w:lang w:eastAsia="zh-CN"/>
              </w:rPr>
              <w:tab/>
              <w:t>Test 2: 4 layer, TM4,4x4 low, EPA5, followed wideband PMI</w:t>
            </w:r>
          </w:p>
          <w:p w:rsidR="00BD339F" w:rsidRPr="008010A8" w:rsidRDefault="00BD339F" w:rsidP="00227EC6">
            <w:pPr>
              <w:spacing w:beforeLines="50" w:afterLines="50" w:line="276" w:lineRule="auto"/>
              <w:ind w:leftChars="500" w:left="1000"/>
              <w:jc w:val="bot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•</w:t>
            </w:r>
            <w:r w:rsidRPr="008010A8">
              <w:rPr>
                <w:rFonts w:asciiTheme="minorHAnsi" w:hAnsiTheme="minorHAnsi"/>
                <w:lang w:eastAsia="zh-CN"/>
              </w:rPr>
              <w:tab/>
              <w:t xml:space="preserve"> MCS=14</w:t>
            </w:r>
          </w:p>
          <w:p w:rsidR="00BD339F" w:rsidRPr="008010A8" w:rsidRDefault="00BD339F" w:rsidP="00227EC6">
            <w:pPr>
              <w:spacing w:beforeLines="50" w:afterLines="50" w:line="276" w:lineRule="auto"/>
              <w:ind w:leftChars="200" w:left="400"/>
              <w:jc w:val="bot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</w:t>
            </w:r>
            <w:r w:rsidRPr="008010A8">
              <w:rPr>
                <w:rFonts w:asciiTheme="minorHAnsi" w:hAnsiTheme="minorHAnsi"/>
                <w:lang w:eastAsia="zh-CN"/>
              </w:rPr>
              <w:tab/>
              <w:t>Test 3: 4 layer, TM9,4x4 low, EPA5, followed wideband PMI</w:t>
            </w:r>
          </w:p>
          <w:p w:rsidR="00BD339F" w:rsidRPr="008010A8" w:rsidRDefault="00BD339F" w:rsidP="00227EC6">
            <w:pPr>
              <w:spacing w:beforeLines="50" w:afterLines="50" w:line="276" w:lineRule="auto"/>
              <w:ind w:leftChars="500" w:left="1000"/>
              <w:jc w:val="bot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•</w:t>
            </w:r>
            <w:r w:rsidRPr="008010A8">
              <w:rPr>
                <w:rFonts w:asciiTheme="minorHAnsi" w:hAnsiTheme="minorHAnsi"/>
                <w:lang w:eastAsia="zh-CN"/>
              </w:rPr>
              <w:tab/>
              <w:t xml:space="preserve"> MCS=14</w:t>
            </w:r>
          </w:p>
          <w:p w:rsidR="00BD339F" w:rsidRPr="008010A8" w:rsidRDefault="00BD339F" w:rsidP="00227EC6">
            <w:pPr>
              <w:spacing w:beforeLines="50" w:afterLines="50" w:line="276" w:lineRule="auto"/>
              <w:ind w:leftChars="200" w:left="400"/>
              <w:jc w:val="bot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</w:t>
            </w:r>
            <w:r w:rsidRPr="008010A8">
              <w:rPr>
                <w:rFonts w:asciiTheme="minorHAnsi" w:hAnsiTheme="minorHAnsi"/>
                <w:lang w:eastAsia="zh-CN"/>
              </w:rPr>
              <w:tab/>
              <w:t>For simulation alignment assume 6% EVM.</w:t>
            </w:r>
          </w:p>
        </w:tc>
      </w:tr>
    </w:tbl>
    <w:p w:rsidR="00BD339F" w:rsidRPr="008010A8" w:rsidRDefault="00BD339F" w:rsidP="00227EC6">
      <w:pPr>
        <w:spacing w:beforeLines="50" w:afterLines="50" w:line="276" w:lineRule="auto"/>
        <w:jc w:val="both"/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  <w:lang w:eastAsia="zh-CN"/>
        </w:rPr>
        <w:t xml:space="preserve">In the email thread on RAN4 reflector, </w:t>
      </w:r>
      <w:r w:rsidR="00385E58" w:rsidRPr="008010A8">
        <w:rPr>
          <w:rFonts w:asciiTheme="minorHAnsi" w:hAnsiTheme="minorHAnsi"/>
          <w:lang w:eastAsia="zh-CN"/>
        </w:rPr>
        <w:t>RAN4 has agreed the following</w:t>
      </w:r>
      <w:r w:rsidRPr="008010A8">
        <w:rPr>
          <w:rFonts w:asciiTheme="minorHAnsi" w:hAnsiTheme="minorHAnsi"/>
          <w:lang w:eastAsia="zh-CN"/>
        </w:rPr>
        <w:t xml:space="preserve"> detailed simulation assumption to be used for alignment purpose [2]</w:t>
      </w:r>
      <w:r w:rsidR="00385E58" w:rsidRPr="008010A8">
        <w:rPr>
          <w:rFonts w:asciiTheme="minorHAnsi" w:hAnsiTheme="minorHAnsi"/>
          <w:lang w:eastAsia="zh-CN"/>
        </w:rPr>
        <w:t>, which has been captured in the Appendix of this contribution.</w:t>
      </w:r>
      <w:r w:rsidRPr="008010A8">
        <w:rPr>
          <w:rFonts w:asciiTheme="minorHAnsi" w:hAnsiTheme="minorHAnsi"/>
          <w:lang w:eastAsia="zh-CN"/>
        </w:rPr>
        <w:t xml:space="preserve"> </w:t>
      </w:r>
    </w:p>
    <w:p w:rsidR="000773FC" w:rsidRPr="008010A8" w:rsidRDefault="00991F08" w:rsidP="00227EC6">
      <w:pPr>
        <w:spacing w:beforeLines="50" w:afterLines="50" w:line="276" w:lineRule="auto"/>
        <w:jc w:val="both"/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  <w:lang w:eastAsia="zh-CN"/>
        </w:rPr>
        <w:t>I</w:t>
      </w:r>
      <w:r w:rsidR="00AC794C" w:rsidRPr="008010A8">
        <w:rPr>
          <w:rFonts w:asciiTheme="minorHAnsi" w:hAnsiTheme="minorHAnsi"/>
          <w:lang w:eastAsia="zh-CN"/>
        </w:rPr>
        <w:t xml:space="preserve">n </w:t>
      </w:r>
      <w:r w:rsidR="00033BF7" w:rsidRPr="008010A8">
        <w:rPr>
          <w:rFonts w:asciiTheme="minorHAnsi" w:hAnsiTheme="minorHAnsi"/>
          <w:lang w:eastAsia="zh-CN"/>
        </w:rPr>
        <w:t>RAN4 78</w:t>
      </w:r>
      <w:r w:rsidR="00AC794C" w:rsidRPr="008010A8">
        <w:rPr>
          <w:rFonts w:asciiTheme="minorHAnsi" w:hAnsiTheme="minorHAnsi"/>
          <w:lang w:eastAsia="zh-CN"/>
        </w:rPr>
        <w:t xml:space="preserve">, we </w:t>
      </w:r>
      <w:r w:rsidR="00CF502F" w:rsidRPr="008010A8">
        <w:rPr>
          <w:rFonts w:asciiTheme="minorHAnsi" w:hAnsiTheme="minorHAnsi"/>
          <w:lang w:eastAsia="zh-CN"/>
        </w:rPr>
        <w:t>provide</w:t>
      </w:r>
      <w:r w:rsidR="00033BF7" w:rsidRPr="008010A8">
        <w:rPr>
          <w:rFonts w:asciiTheme="minorHAnsi" w:hAnsiTheme="minorHAnsi"/>
          <w:lang w:eastAsia="zh-CN"/>
        </w:rPr>
        <w:t>d</w:t>
      </w:r>
      <w:r w:rsidR="00CF502F" w:rsidRPr="008010A8">
        <w:rPr>
          <w:rFonts w:asciiTheme="minorHAnsi" w:hAnsiTheme="minorHAnsi"/>
          <w:lang w:eastAsia="zh-CN"/>
        </w:rPr>
        <w:t xml:space="preserve"> </w:t>
      </w:r>
      <w:r w:rsidR="00BD339F" w:rsidRPr="008010A8">
        <w:rPr>
          <w:rFonts w:asciiTheme="minorHAnsi" w:hAnsiTheme="minorHAnsi"/>
          <w:lang w:eastAsia="zh-CN"/>
        </w:rPr>
        <w:t>simulation results for 3/4</w:t>
      </w:r>
      <w:r w:rsidR="00926520" w:rsidRPr="008010A8">
        <w:rPr>
          <w:rFonts w:asciiTheme="minorHAnsi" w:hAnsiTheme="minorHAnsi"/>
          <w:lang w:eastAsia="zh-CN"/>
        </w:rPr>
        <w:t>-</w:t>
      </w:r>
      <w:r w:rsidR="00D446F3" w:rsidRPr="008010A8">
        <w:rPr>
          <w:rFonts w:asciiTheme="minorHAnsi" w:hAnsiTheme="minorHAnsi"/>
          <w:lang w:eastAsia="zh-CN"/>
        </w:rPr>
        <w:t xml:space="preserve">layer PDSCH demodulation tests for </w:t>
      </w:r>
      <w:r w:rsidR="00BD339F" w:rsidRPr="008010A8">
        <w:rPr>
          <w:rFonts w:asciiTheme="minorHAnsi" w:hAnsiTheme="minorHAnsi"/>
          <w:lang w:eastAsia="zh-CN"/>
        </w:rPr>
        <w:t>alignment based on the agreed simulation assumption</w:t>
      </w:r>
      <w:r w:rsidR="0051038E">
        <w:rPr>
          <w:rFonts w:asciiTheme="minorHAnsi" w:hAnsiTheme="minorHAnsi" w:hint="eastAsia"/>
          <w:lang w:eastAsia="zh-CN"/>
        </w:rPr>
        <w:t xml:space="preserve"> [3]</w:t>
      </w:r>
      <w:r w:rsidR="00033BF7" w:rsidRPr="008010A8">
        <w:rPr>
          <w:rFonts w:asciiTheme="minorHAnsi" w:hAnsiTheme="minorHAnsi"/>
          <w:lang w:eastAsia="zh-CN"/>
        </w:rPr>
        <w:t>, and in this contribution, we will provide the updated results for final SNR requirement determination</w:t>
      </w:r>
      <w:r w:rsidR="0031448F" w:rsidRPr="008010A8">
        <w:rPr>
          <w:rFonts w:asciiTheme="minorHAnsi" w:hAnsiTheme="minorHAnsi"/>
          <w:lang w:eastAsia="zh-CN"/>
        </w:rPr>
        <w:t>.</w:t>
      </w:r>
      <w:r w:rsidR="000773FC" w:rsidRPr="008010A8">
        <w:rPr>
          <w:rFonts w:asciiTheme="minorHAnsi" w:hAnsiTheme="minorHAnsi"/>
          <w:lang w:eastAsia="zh-CN"/>
        </w:rPr>
        <w:t xml:space="preserve"> </w:t>
      </w:r>
    </w:p>
    <w:p w:rsidR="00F052CA" w:rsidRPr="008010A8" w:rsidRDefault="00F052CA" w:rsidP="000070C5">
      <w:pPr>
        <w:rPr>
          <w:rFonts w:asciiTheme="minorHAnsi" w:hAnsiTheme="minorHAnsi"/>
          <w:lang w:eastAsia="zh-CN"/>
        </w:rPr>
      </w:pPr>
    </w:p>
    <w:p w:rsidR="000070C5" w:rsidRPr="008010A8" w:rsidRDefault="000070C5" w:rsidP="000070C5">
      <w:pPr>
        <w:rPr>
          <w:rFonts w:asciiTheme="minorHAnsi" w:hAnsiTheme="minorHAnsi"/>
          <w:lang w:eastAsia="zh-CN"/>
        </w:rPr>
      </w:pPr>
    </w:p>
    <w:p w:rsidR="00867966" w:rsidRPr="008010A8" w:rsidRDefault="00926520" w:rsidP="008010A8">
      <w:pPr>
        <w:pStyle w:val="1"/>
        <w:numPr>
          <w:ilvl w:val="0"/>
          <w:numId w:val="3"/>
        </w:numPr>
        <w:tabs>
          <w:tab w:val="clear" w:pos="432"/>
          <w:tab w:val="num" w:pos="510"/>
        </w:tabs>
        <w:ind w:left="510" w:hanging="510"/>
        <w:rPr>
          <w:rFonts w:ascii="Cambria" w:eastAsiaTheme="minorEastAsia" w:hAnsi="Cambria" w:cs="Arial"/>
          <w:b/>
          <w:lang w:val="en-US" w:eastAsia="zh-CN"/>
        </w:rPr>
      </w:pPr>
      <w:r w:rsidRPr="008010A8">
        <w:rPr>
          <w:rFonts w:ascii="Cambria" w:eastAsiaTheme="minorEastAsia" w:hAnsi="Cambria" w:cs="Arial"/>
          <w:b/>
          <w:lang w:val="en-US" w:eastAsia="zh-CN"/>
        </w:rPr>
        <w:t xml:space="preserve">4RX </w:t>
      </w:r>
      <w:r w:rsidR="00D446F3" w:rsidRPr="008010A8">
        <w:rPr>
          <w:rFonts w:ascii="Cambria" w:eastAsiaTheme="minorEastAsia" w:hAnsi="Cambria" w:cs="Arial"/>
          <w:b/>
          <w:lang w:val="en-US" w:eastAsia="zh-CN"/>
        </w:rPr>
        <w:t xml:space="preserve">PDSCH demodulation </w:t>
      </w:r>
      <w:r w:rsidRPr="008010A8">
        <w:rPr>
          <w:rFonts w:ascii="Cambria" w:eastAsiaTheme="minorEastAsia" w:hAnsi="Cambria" w:cs="Arial"/>
          <w:b/>
          <w:lang w:val="en-US" w:eastAsia="zh-CN"/>
        </w:rPr>
        <w:t>T</w:t>
      </w:r>
      <w:r w:rsidR="00D446F3" w:rsidRPr="008010A8">
        <w:rPr>
          <w:rFonts w:ascii="Cambria" w:eastAsiaTheme="minorEastAsia" w:hAnsi="Cambria" w:cs="Arial"/>
          <w:b/>
          <w:lang w:val="en-US" w:eastAsia="zh-CN"/>
        </w:rPr>
        <w:t>ests for 3/</w:t>
      </w:r>
      <w:r w:rsidRPr="008010A8">
        <w:rPr>
          <w:rFonts w:ascii="Cambria" w:eastAsiaTheme="minorEastAsia" w:hAnsi="Cambria" w:cs="Arial"/>
          <w:b/>
          <w:lang w:val="en-US" w:eastAsia="zh-CN"/>
        </w:rPr>
        <w:t>4-L</w:t>
      </w:r>
      <w:r w:rsidR="00D446F3" w:rsidRPr="008010A8">
        <w:rPr>
          <w:rFonts w:ascii="Cambria" w:eastAsiaTheme="minorEastAsia" w:hAnsi="Cambria" w:cs="Arial"/>
          <w:b/>
          <w:lang w:val="en-US" w:eastAsia="zh-CN"/>
        </w:rPr>
        <w:t>ayer</w:t>
      </w:r>
      <w:r w:rsidR="00B657D5" w:rsidRPr="008010A8">
        <w:rPr>
          <w:rFonts w:ascii="Cambria" w:eastAsiaTheme="minorEastAsia" w:hAnsi="Cambria" w:cs="Arial"/>
          <w:b/>
          <w:lang w:val="en-US" w:eastAsia="zh-CN"/>
        </w:rPr>
        <w:t xml:space="preserve"> </w:t>
      </w:r>
    </w:p>
    <w:p w:rsidR="00915578" w:rsidRPr="008010A8" w:rsidRDefault="00915578" w:rsidP="00227EC6">
      <w:pPr>
        <w:spacing w:beforeLines="50" w:afterLines="50" w:line="276" w:lineRule="auto"/>
        <w:jc w:val="both"/>
        <w:rPr>
          <w:rFonts w:asciiTheme="minorHAnsi" w:hAnsiTheme="minorHAnsi"/>
          <w:lang w:eastAsia="zh-CN"/>
        </w:rPr>
      </w:pPr>
    </w:p>
    <w:p w:rsidR="00926520" w:rsidRPr="008010A8" w:rsidRDefault="00926520" w:rsidP="00227EC6">
      <w:pPr>
        <w:spacing w:beforeLines="50" w:afterLines="50" w:line="276" w:lineRule="auto"/>
        <w:jc w:val="both"/>
        <w:rPr>
          <w:rFonts w:asciiTheme="minorHAnsi" w:hAnsiTheme="minorHAnsi"/>
          <w:lang w:val="en-US" w:eastAsia="zh-CN"/>
        </w:rPr>
      </w:pPr>
      <w:r w:rsidRPr="008010A8">
        <w:rPr>
          <w:rFonts w:asciiTheme="minorHAnsi" w:hAnsiTheme="minorHAnsi"/>
          <w:lang w:val="en-US" w:eastAsia="zh-CN"/>
        </w:rPr>
        <w:t xml:space="preserve">Based on the detailed simulation assumption agreed on RAN4 email reflector, we would like to provide FDD simulation results for alignment purpose. The simulation results for TM3 with 3-layer, TM4 with 4-layer and TM9 with 4-layer are illustrated in the following Figure 1 to Figure 3, respectively. </w:t>
      </w:r>
    </w:p>
    <w:p w:rsidR="003F266E" w:rsidRPr="008010A8" w:rsidRDefault="00A53C9B" w:rsidP="003F266E">
      <w:pPr>
        <w:pStyle w:val="af5"/>
        <w:jc w:val="center"/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  <w:noProof/>
          <w:lang w:val="en-US" w:eastAsia="zh-CN"/>
        </w:rPr>
        <w:lastRenderedPageBreak/>
        <w:drawing>
          <wp:inline distT="0" distB="0" distL="0" distR="0">
            <wp:extent cx="5334000" cy="3993368"/>
            <wp:effectExtent l="19050" t="0" r="0" b="0"/>
            <wp:docPr id="1" name="图片 0" descr="TM3_Lay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3_Layer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993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EC4" w:rsidRPr="008010A8" w:rsidRDefault="003F266E" w:rsidP="003F266E">
      <w:pPr>
        <w:pStyle w:val="af5"/>
        <w:jc w:val="center"/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</w:rPr>
        <w:t xml:space="preserve">Figure </w:t>
      </w:r>
      <w:r w:rsidR="00926520" w:rsidRPr="008010A8">
        <w:rPr>
          <w:rFonts w:asciiTheme="minorHAnsi" w:hAnsiTheme="minorHAnsi"/>
          <w:lang w:eastAsia="zh-CN"/>
        </w:rPr>
        <w:t xml:space="preserve">1. </w:t>
      </w:r>
      <w:r w:rsidRPr="008010A8">
        <w:rPr>
          <w:rFonts w:asciiTheme="minorHAnsi" w:hAnsiTheme="minorHAnsi"/>
          <w:lang w:eastAsia="zh-CN"/>
        </w:rPr>
        <w:t xml:space="preserve"> </w:t>
      </w:r>
      <w:r w:rsidR="008D1034" w:rsidRPr="008010A8">
        <w:rPr>
          <w:rFonts w:asciiTheme="minorHAnsi" w:hAnsiTheme="minorHAnsi"/>
          <w:lang w:val="en-US"/>
        </w:rPr>
        <w:t>PDSCH</w:t>
      </w:r>
      <w:r w:rsidRPr="008010A8">
        <w:rPr>
          <w:rFonts w:asciiTheme="minorHAnsi" w:hAnsiTheme="minorHAnsi"/>
          <w:lang w:val="en-US"/>
        </w:rPr>
        <w:t xml:space="preserve"> </w:t>
      </w:r>
      <w:r w:rsidR="00926520" w:rsidRPr="008010A8">
        <w:rPr>
          <w:rFonts w:asciiTheme="minorHAnsi" w:hAnsiTheme="minorHAnsi"/>
          <w:lang w:val="en-US" w:eastAsia="zh-CN"/>
        </w:rPr>
        <w:t>D</w:t>
      </w:r>
      <w:r w:rsidRPr="008010A8">
        <w:rPr>
          <w:rFonts w:asciiTheme="minorHAnsi" w:hAnsiTheme="minorHAnsi"/>
          <w:lang w:val="en-US"/>
        </w:rPr>
        <w:t xml:space="preserve">emodulation </w:t>
      </w:r>
      <w:r w:rsidR="00926520" w:rsidRPr="008010A8">
        <w:rPr>
          <w:rFonts w:asciiTheme="minorHAnsi" w:hAnsiTheme="minorHAnsi"/>
          <w:lang w:val="en-US" w:eastAsia="zh-CN"/>
        </w:rPr>
        <w:t>P</w:t>
      </w:r>
      <w:r w:rsidRPr="008010A8">
        <w:rPr>
          <w:rFonts w:asciiTheme="minorHAnsi" w:hAnsiTheme="minorHAnsi"/>
          <w:lang w:val="en-US"/>
        </w:rPr>
        <w:t xml:space="preserve">erformance </w:t>
      </w:r>
      <w:r w:rsidRPr="008010A8">
        <w:rPr>
          <w:rFonts w:asciiTheme="minorHAnsi" w:hAnsiTheme="minorHAnsi"/>
          <w:lang w:val="en-US" w:eastAsia="zh-CN"/>
        </w:rPr>
        <w:t>for TM3</w:t>
      </w:r>
      <w:r w:rsidR="00926520" w:rsidRPr="008010A8">
        <w:rPr>
          <w:rFonts w:asciiTheme="minorHAnsi" w:hAnsiTheme="minorHAnsi"/>
          <w:lang w:val="en-US" w:eastAsia="zh-CN"/>
        </w:rPr>
        <w:t xml:space="preserve"> with 3-Layer</w:t>
      </w:r>
    </w:p>
    <w:p w:rsidR="003F266E" w:rsidRPr="008010A8" w:rsidRDefault="00A53C9B" w:rsidP="00227EC6">
      <w:pPr>
        <w:keepNext/>
        <w:spacing w:beforeLines="50" w:afterLines="50" w:line="276" w:lineRule="auto"/>
        <w:jc w:val="center"/>
        <w:rPr>
          <w:rFonts w:asciiTheme="minorHAnsi" w:hAnsiTheme="minorHAnsi"/>
        </w:rPr>
      </w:pPr>
      <w:r w:rsidRPr="008010A8">
        <w:rPr>
          <w:rFonts w:asciiTheme="minorHAnsi" w:hAnsiTheme="minorHAnsi"/>
          <w:noProof/>
          <w:lang w:val="en-US" w:eastAsia="zh-CN"/>
        </w:rPr>
        <w:drawing>
          <wp:inline distT="0" distB="0" distL="0" distR="0">
            <wp:extent cx="5334000" cy="3993368"/>
            <wp:effectExtent l="19050" t="0" r="0" b="0"/>
            <wp:docPr id="2" name="图片 1" descr="TM4_Lay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4_Layer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993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66E" w:rsidRPr="008010A8" w:rsidRDefault="003F266E" w:rsidP="00475D46">
      <w:pPr>
        <w:pStyle w:val="af5"/>
        <w:jc w:val="center"/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</w:rPr>
        <w:t xml:space="preserve">Figure </w:t>
      </w:r>
      <w:r w:rsidR="00926520" w:rsidRPr="008010A8">
        <w:rPr>
          <w:rFonts w:asciiTheme="minorHAnsi" w:hAnsiTheme="minorHAnsi"/>
          <w:lang w:eastAsia="zh-CN"/>
        </w:rPr>
        <w:t xml:space="preserve">2. </w:t>
      </w:r>
      <w:r w:rsidR="008D1034" w:rsidRPr="008010A8">
        <w:rPr>
          <w:rFonts w:asciiTheme="minorHAnsi" w:hAnsiTheme="minorHAnsi"/>
          <w:lang w:val="en-US"/>
        </w:rPr>
        <w:t>PDSCH</w:t>
      </w:r>
      <w:r w:rsidRPr="008010A8">
        <w:rPr>
          <w:rFonts w:asciiTheme="minorHAnsi" w:hAnsiTheme="minorHAnsi"/>
          <w:lang w:val="en-US"/>
        </w:rPr>
        <w:t xml:space="preserve"> demodulation performance </w:t>
      </w:r>
      <w:r w:rsidRPr="008010A8">
        <w:rPr>
          <w:rFonts w:asciiTheme="minorHAnsi" w:hAnsiTheme="minorHAnsi"/>
          <w:lang w:val="en-US" w:eastAsia="zh-CN"/>
        </w:rPr>
        <w:t>for TM4</w:t>
      </w:r>
      <w:r w:rsidR="00926520" w:rsidRPr="008010A8">
        <w:rPr>
          <w:rFonts w:asciiTheme="minorHAnsi" w:hAnsiTheme="minorHAnsi"/>
          <w:lang w:val="en-US" w:eastAsia="zh-CN"/>
        </w:rPr>
        <w:t xml:space="preserve"> with 4-Layer</w:t>
      </w:r>
    </w:p>
    <w:p w:rsidR="003F266E" w:rsidRPr="008010A8" w:rsidRDefault="00A53C9B" w:rsidP="00227EC6">
      <w:pPr>
        <w:keepNext/>
        <w:spacing w:beforeLines="50" w:afterLines="50" w:line="276" w:lineRule="auto"/>
        <w:jc w:val="center"/>
        <w:rPr>
          <w:rFonts w:asciiTheme="minorHAnsi" w:hAnsiTheme="minorHAnsi"/>
        </w:rPr>
      </w:pPr>
      <w:r w:rsidRPr="008010A8">
        <w:rPr>
          <w:rFonts w:asciiTheme="minorHAnsi" w:hAnsiTheme="minorHAnsi"/>
          <w:noProof/>
          <w:lang w:val="en-US" w:eastAsia="zh-CN"/>
        </w:rPr>
        <w:lastRenderedPageBreak/>
        <w:drawing>
          <wp:inline distT="0" distB="0" distL="0" distR="0">
            <wp:extent cx="5334000" cy="3993368"/>
            <wp:effectExtent l="19050" t="0" r="0" b="0"/>
            <wp:docPr id="3" name="图片 2" descr="TM9_Lay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9_Layer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993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66E" w:rsidRPr="008010A8" w:rsidRDefault="003F266E" w:rsidP="003F266E">
      <w:pPr>
        <w:pStyle w:val="af5"/>
        <w:jc w:val="center"/>
        <w:rPr>
          <w:rFonts w:asciiTheme="minorHAnsi" w:hAnsiTheme="minorHAnsi"/>
          <w:lang w:val="en-US" w:eastAsia="zh-CN"/>
        </w:rPr>
      </w:pPr>
      <w:r w:rsidRPr="008010A8">
        <w:rPr>
          <w:rFonts w:asciiTheme="minorHAnsi" w:hAnsiTheme="minorHAnsi"/>
        </w:rPr>
        <w:t xml:space="preserve">Figure </w:t>
      </w:r>
      <w:r w:rsidR="00926520" w:rsidRPr="008010A8">
        <w:rPr>
          <w:rFonts w:asciiTheme="minorHAnsi" w:hAnsiTheme="minorHAnsi"/>
          <w:lang w:eastAsia="zh-CN"/>
        </w:rPr>
        <w:t>3.</w:t>
      </w:r>
      <w:r w:rsidR="008D1034" w:rsidRPr="008010A8">
        <w:rPr>
          <w:rFonts w:asciiTheme="minorHAnsi" w:hAnsiTheme="minorHAnsi"/>
          <w:lang w:val="en-US" w:eastAsia="zh-CN"/>
        </w:rPr>
        <w:t xml:space="preserve"> </w:t>
      </w:r>
      <w:r w:rsidR="008D1034" w:rsidRPr="008010A8">
        <w:rPr>
          <w:rFonts w:asciiTheme="minorHAnsi" w:hAnsiTheme="minorHAnsi"/>
          <w:lang w:val="en-US"/>
        </w:rPr>
        <w:t>PDSCH</w:t>
      </w:r>
      <w:r w:rsidRPr="008010A8">
        <w:rPr>
          <w:rFonts w:asciiTheme="minorHAnsi" w:hAnsiTheme="minorHAnsi"/>
          <w:lang w:val="en-US"/>
        </w:rPr>
        <w:t xml:space="preserve"> demodulation performance </w:t>
      </w:r>
      <w:r w:rsidRPr="008010A8">
        <w:rPr>
          <w:rFonts w:asciiTheme="minorHAnsi" w:hAnsiTheme="minorHAnsi"/>
          <w:lang w:val="en-US" w:eastAsia="zh-CN"/>
        </w:rPr>
        <w:t>for TM9</w:t>
      </w:r>
      <w:r w:rsidR="00926520" w:rsidRPr="008010A8">
        <w:rPr>
          <w:rFonts w:asciiTheme="minorHAnsi" w:hAnsiTheme="minorHAnsi"/>
          <w:lang w:val="en-US" w:eastAsia="zh-CN"/>
        </w:rPr>
        <w:t xml:space="preserve"> with 4-Layer</w:t>
      </w:r>
    </w:p>
    <w:p w:rsidR="003F266E" w:rsidRPr="008010A8" w:rsidRDefault="00926520" w:rsidP="003F266E">
      <w:pPr>
        <w:rPr>
          <w:rFonts w:asciiTheme="minorHAnsi" w:hAnsiTheme="minorHAnsi"/>
          <w:lang w:val="en-US" w:eastAsia="zh-CN"/>
        </w:rPr>
      </w:pPr>
      <w:r w:rsidRPr="008010A8">
        <w:rPr>
          <w:rFonts w:asciiTheme="minorHAnsi" w:hAnsiTheme="minorHAnsi"/>
          <w:lang w:val="en-US" w:eastAsia="zh-CN"/>
        </w:rPr>
        <w:t>Based on our simulation results, we can get the reference SNR value corresponding to 70 percentage of maximum throughput, which has been summarized in the following table:</w:t>
      </w:r>
    </w:p>
    <w:p w:rsidR="00926520" w:rsidRPr="008010A8" w:rsidRDefault="00926520" w:rsidP="00926520">
      <w:pPr>
        <w:pStyle w:val="af5"/>
        <w:keepNext/>
        <w:jc w:val="center"/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</w:rPr>
        <w:t xml:space="preserve">Table </w:t>
      </w:r>
      <w:r w:rsidRPr="008010A8">
        <w:rPr>
          <w:rFonts w:asciiTheme="minorHAnsi" w:hAnsiTheme="minorHAnsi"/>
          <w:lang w:eastAsia="zh-CN"/>
        </w:rPr>
        <w:t>1. Reference Demodulation SNR Point for Test Cases</w:t>
      </w:r>
    </w:p>
    <w:tbl>
      <w:tblPr>
        <w:tblW w:w="6092" w:type="dxa"/>
        <w:jc w:val="center"/>
        <w:tblInd w:w="-227" w:type="dxa"/>
        <w:tblLook w:val="04A0"/>
      </w:tblPr>
      <w:tblGrid>
        <w:gridCol w:w="1318"/>
        <w:gridCol w:w="1591"/>
        <w:gridCol w:w="1591"/>
        <w:gridCol w:w="1592"/>
      </w:tblGrid>
      <w:tr w:rsidR="00926520" w:rsidRPr="008010A8" w:rsidTr="00926520">
        <w:trPr>
          <w:trHeight w:val="525"/>
          <w:jc w:val="center"/>
        </w:trPr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Test cases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TM3, 3-Layer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926520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TM4, 4-Layer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TM9, 4-Layer</w:t>
            </w:r>
          </w:p>
        </w:tc>
      </w:tr>
      <w:tr w:rsidR="00926520" w:rsidRPr="008010A8" w:rsidTr="00926520">
        <w:trPr>
          <w:trHeight w:val="525"/>
          <w:jc w:val="center"/>
        </w:trPr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Reference SNR Value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374E7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1</w:t>
            </w:r>
            <w:r w:rsidR="00374E7E">
              <w:rPr>
                <w:rFonts w:asciiTheme="minorHAnsi" w:hAnsiTheme="minorHAnsi" w:hint="eastAsia"/>
                <w:color w:val="000000"/>
                <w:lang w:eastAsia="zh-CN"/>
              </w:rPr>
              <w:t>3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.</w:t>
            </w:r>
            <w:r w:rsidR="00374E7E">
              <w:rPr>
                <w:rFonts w:asciiTheme="minorHAnsi" w:hAnsiTheme="minorHAnsi" w:hint="eastAsia"/>
                <w:color w:val="000000"/>
                <w:lang w:eastAsia="zh-CN"/>
              </w:rPr>
              <w:t>2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dB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/>
                <w:color w:val="000000"/>
                <w:lang w:eastAsia="zh-CN"/>
              </w:rPr>
              <w:t xml:space="preserve">　</w:t>
            </w:r>
            <w:r w:rsidR="00374E7E">
              <w:rPr>
                <w:rFonts w:asciiTheme="minorHAnsi" w:hAnsiTheme="minorHAnsi"/>
                <w:color w:val="000000"/>
                <w:lang w:eastAsia="zh-CN"/>
              </w:rPr>
              <w:t>12.</w:t>
            </w:r>
            <w:r w:rsidR="00374E7E">
              <w:rPr>
                <w:rFonts w:asciiTheme="minorHAnsi" w:hAnsiTheme="minorHAnsi" w:hint="eastAsia"/>
                <w:color w:val="000000"/>
                <w:lang w:eastAsia="zh-CN"/>
              </w:rPr>
              <w:t>6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dB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374E7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/>
                <w:color w:val="000000"/>
                <w:lang w:eastAsia="zh-CN"/>
              </w:rPr>
              <w:t xml:space="preserve">　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16.</w:t>
            </w:r>
            <w:r w:rsidR="00374E7E">
              <w:rPr>
                <w:rFonts w:asciiTheme="minorHAnsi" w:hAnsiTheme="minorHAnsi" w:hint="eastAsia"/>
                <w:color w:val="000000"/>
                <w:lang w:eastAsia="zh-CN"/>
              </w:rPr>
              <w:t>5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dB</w:t>
            </w:r>
          </w:p>
        </w:tc>
      </w:tr>
    </w:tbl>
    <w:p w:rsidR="00475D46" w:rsidRPr="008010A8" w:rsidRDefault="00475D46" w:rsidP="00475D46">
      <w:pPr>
        <w:spacing w:after="0"/>
        <w:ind w:left="840"/>
        <w:jc w:val="both"/>
        <w:rPr>
          <w:rFonts w:asciiTheme="minorHAnsi" w:hAnsiTheme="minorHAnsi"/>
          <w:lang w:val="en-US" w:eastAsia="zh-CN"/>
        </w:rPr>
      </w:pPr>
    </w:p>
    <w:p w:rsidR="00E30C76" w:rsidRPr="008010A8" w:rsidRDefault="00E30C76" w:rsidP="008010A8">
      <w:pPr>
        <w:pStyle w:val="1"/>
        <w:numPr>
          <w:ilvl w:val="0"/>
          <w:numId w:val="3"/>
        </w:numPr>
        <w:tabs>
          <w:tab w:val="clear" w:pos="432"/>
          <w:tab w:val="num" w:pos="510"/>
        </w:tabs>
        <w:ind w:left="510" w:hanging="510"/>
        <w:rPr>
          <w:rFonts w:ascii="Cambria" w:eastAsiaTheme="minorEastAsia" w:hAnsi="Cambria" w:cs="Arial"/>
          <w:b/>
          <w:lang w:val="en-US" w:eastAsia="zh-CN"/>
        </w:rPr>
      </w:pPr>
      <w:r w:rsidRPr="008010A8">
        <w:rPr>
          <w:rFonts w:ascii="Cambria" w:eastAsiaTheme="minorEastAsia" w:hAnsi="Cambria" w:cs="Arial"/>
          <w:b/>
          <w:lang w:val="en-US" w:eastAsia="zh-CN"/>
        </w:rPr>
        <w:t>Conclusion</w:t>
      </w:r>
    </w:p>
    <w:p w:rsidR="00926520" w:rsidRPr="008010A8" w:rsidRDefault="008304F7" w:rsidP="00926520">
      <w:pPr>
        <w:rPr>
          <w:rFonts w:asciiTheme="minorHAnsi" w:hAnsiTheme="minorHAnsi"/>
          <w:lang w:val="en-US" w:eastAsia="zh-CN"/>
        </w:rPr>
      </w:pPr>
      <w:r w:rsidRPr="008010A8">
        <w:rPr>
          <w:rFonts w:asciiTheme="minorHAnsi" w:hAnsiTheme="minorHAnsi"/>
          <w:lang w:eastAsia="zh-CN"/>
        </w:rPr>
        <w:t xml:space="preserve">In this contribution, </w:t>
      </w:r>
      <w:r w:rsidR="00CC272F" w:rsidRPr="008010A8">
        <w:rPr>
          <w:rFonts w:asciiTheme="minorHAnsi" w:hAnsiTheme="minorHAnsi"/>
          <w:lang w:eastAsia="zh-CN"/>
        </w:rPr>
        <w:t xml:space="preserve">we provide our </w:t>
      </w:r>
      <w:r w:rsidR="00926520" w:rsidRPr="008010A8">
        <w:rPr>
          <w:rFonts w:asciiTheme="minorHAnsi" w:hAnsiTheme="minorHAnsi"/>
          <w:lang w:eastAsia="zh-CN"/>
        </w:rPr>
        <w:t>simulation results for 3/4-</w:t>
      </w:r>
      <w:r w:rsidR="00CC272F" w:rsidRPr="008010A8">
        <w:rPr>
          <w:rFonts w:asciiTheme="minorHAnsi" w:hAnsiTheme="minorHAnsi"/>
          <w:lang w:eastAsia="zh-CN"/>
        </w:rPr>
        <w:t>layer PDSCH demodulation</w:t>
      </w:r>
      <w:r w:rsidR="00926520" w:rsidRPr="008010A8">
        <w:rPr>
          <w:rFonts w:asciiTheme="minorHAnsi" w:hAnsiTheme="minorHAnsi"/>
          <w:lang w:eastAsia="zh-CN"/>
        </w:rPr>
        <w:t xml:space="preserve">, based on the detailed simulation assumption agreed on RAN4 email reflector. For the </w:t>
      </w:r>
      <w:r w:rsidR="00926520" w:rsidRPr="008010A8">
        <w:rPr>
          <w:rFonts w:asciiTheme="minorHAnsi" w:hAnsiTheme="minorHAnsi"/>
          <w:lang w:val="en-US" w:eastAsia="zh-CN"/>
        </w:rPr>
        <w:t>reference SNR values corresponding to 70 percentage of maximum throughput for three test cases, we summarized in the following table:</w:t>
      </w:r>
    </w:p>
    <w:p w:rsidR="00926520" w:rsidRPr="008010A8" w:rsidRDefault="00926520" w:rsidP="00926520">
      <w:pPr>
        <w:pStyle w:val="af5"/>
        <w:keepNext/>
        <w:jc w:val="center"/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</w:rPr>
        <w:t xml:space="preserve">Table </w:t>
      </w:r>
      <w:r w:rsidRPr="008010A8">
        <w:rPr>
          <w:rFonts w:asciiTheme="minorHAnsi" w:hAnsiTheme="minorHAnsi"/>
          <w:lang w:eastAsia="zh-CN"/>
        </w:rPr>
        <w:t>1. Reference Demodulation SNR Point for Test Cases</w:t>
      </w:r>
    </w:p>
    <w:tbl>
      <w:tblPr>
        <w:tblW w:w="6092" w:type="dxa"/>
        <w:jc w:val="center"/>
        <w:tblInd w:w="-227" w:type="dxa"/>
        <w:tblLook w:val="04A0"/>
      </w:tblPr>
      <w:tblGrid>
        <w:gridCol w:w="1318"/>
        <w:gridCol w:w="1591"/>
        <w:gridCol w:w="1591"/>
        <w:gridCol w:w="1592"/>
      </w:tblGrid>
      <w:tr w:rsidR="00926520" w:rsidRPr="008010A8" w:rsidTr="002D50AE">
        <w:trPr>
          <w:trHeight w:val="525"/>
          <w:jc w:val="center"/>
        </w:trPr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Test cases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TM3, 3-Layer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TM4, 4-Layer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6520" w:rsidRPr="008010A8" w:rsidRDefault="00926520" w:rsidP="002D50AE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TM9, 4-Layer</w:t>
            </w:r>
          </w:p>
        </w:tc>
      </w:tr>
      <w:tr w:rsidR="00374E7E" w:rsidRPr="008010A8" w:rsidTr="005F151B">
        <w:trPr>
          <w:trHeight w:val="525"/>
          <w:jc w:val="center"/>
        </w:trPr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E7E" w:rsidRPr="008010A8" w:rsidRDefault="00374E7E" w:rsidP="005F151B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Reference SNR Value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E7E" w:rsidRPr="008010A8" w:rsidRDefault="00374E7E" w:rsidP="005F151B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 w:hAnsiTheme="minorHAnsi"/>
                <w:color w:val="000000"/>
                <w:lang w:eastAsia="zh-CN"/>
              </w:rPr>
              <w:t>1</w:t>
            </w:r>
            <w:r>
              <w:rPr>
                <w:rFonts w:asciiTheme="minorHAnsi" w:hAnsiTheme="minorHAnsi" w:hint="eastAsia"/>
                <w:color w:val="000000"/>
                <w:lang w:eastAsia="zh-CN"/>
              </w:rPr>
              <w:t>3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.</w:t>
            </w:r>
            <w:r>
              <w:rPr>
                <w:rFonts w:asciiTheme="minorHAnsi" w:hAnsiTheme="minorHAnsi" w:hint="eastAsia"/>
                <w:color w:val="000000"/>
                <w:lang w:eastAsia="zh-CN"/>
              </w:rPr>
              <w:t>2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dB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E7E" w:rsidRPr="008010A8" w:rsidRDefault="00374E7E" w:rsidP="005F151B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/>
                <w:color w:val="000000"/>
                <w:lang w:eastAsia="zh-CN"/>
              </w:rPr>
              <w:t xml:space="preserve">　</w:t>
            </w:r>
            <w:r>
              <w:rPr>
                <w:rFonts w:asciiTheme="minorHAnsi" w:hAnsiTheme="minorHAnsi"/>
                <w:color w:val="000000"/>
                <w:lang w:eastAsia="zh-CN"/>
              </w:rPr>
              <w:t>12.</w:t>
            </w:r>
            <w:r>
              <w:rPr>
                <w:rFonts w:asciiTheme="minorHAnsi" w:hAnsiTheme="minorHAnsi" w:hint="eastAsia"/>
                <w:color w:val="000000"/>
                <w:lang w:eastAsia="zh-CN"/>
              </w:rPr>
              <w:t>6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dB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E7E" w:rsidRPr="008010A8" w:rsidRDefault="00374E7E" w:rsidP="005F151B">
            <w:pPr>
              <w:spacing w:after="0"/>
              <w:jc w:val="center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8010A8">
              <w:rPr>
                <w:rFonts w:asciiTheme="minorHAnsi"/>
                <w:color w:val="000000"/>
                <w:lang w:eastAsia="zh-CN"/>
              </w:rPr>
              <w:t xml:space="preserve">　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16.</w:t>
            </w:r>
            <w:r>
              <w:rPr>
                <w:rFonts w:asciiTheme="minorHAnsi" w:hAnsiTheme="minorHAnsi" w:hint="eastAsia"/>
                <w:color w:val="000000"/>
                <w:lang w:eastAsia="zh-CN"/>
              </w:rPr>
              <w:t>5</w:t>
            </w:r>
            <w:r w:rsidRPr="008010A8">
              <w:rPr>
                <w:rFonts w:asciiTheme="minorHAnsi" w:hAnsiTheme="minorHAnsi"/>
                <w:color w:val="000000"/>
                <w:lang w:eastAsia="zh-CN"/>
              </w:rPr>
              <w:t>dB</w:t>
            </w:r>
          </w:p>
        </w:tc>
      </w:tr>
    </w:tbl>
    <w:p w:rsidR="00475D46" w:rsidRPr="008010A8" w:rsidRDefault="00475D46" w:rsidP="00475D46">
      <w:pPr>
        <w:spacing w:after="0"/>
        <w:ind w:left="840"/>
        <w:jc w:val="both"/>
        <w:rPr>
          <w:rFonts w:asciiTheme="minorHAnsi" w:hAnsiTheme="minorHAnsi"/>
          <w:lang w:val="en-US" w:eastAsia="zh-CN"/>
        </w:rPr>
      </w:pPr>
    </w:p>
    <w:p w:rsidR="00E30C76" w:rsidRPr="008010A8" w:rsidRDefault="00E30C76" w:rsidP="008010A8">
      <w:pPr>
        <w:pStyle w:val="1"/>
        <w:numPr>
          <w:ilvl w:val="0"/>
          <w:numId w:val="3"/>
        </w:numPr>
        <w:tabs>
          <w:tab w:val="clear" w:pos="432"/>
          <w:tab w:val="num" w:pos="510"/>
        </w:tabs>
        <w:ind w:left="510" w:hanging="510"/>
        <w:rPr>
          <w:rFonts w:ascii="Cambria" w:eastAsiaTheme="minorEastAsia" w:hAnsi="Cambria" w:cs="Arial"/>
          <w:b/>
          <w:lang w:val="en-US" w:eastAsia="zh-CN"/>
        </w:rPr>
      </w:pPr>
      <w:r w:rsidRPr="008010A8">
        <w:rPr>
          <w:rFonts w:ascii="Cambria" w:eastAsiaTheme="minorEastAsia" w:hAnsi="Cambria" w:cs="Arial"/>
          <w:b/>
          <w:lang w:val="en-US" w:eastAsia="zh-CN"/>
        </w:rPr>
        <w:t>References</w:t>
      </w:r>
    </w:p>
    <w:p w:rsidR="008B2205" w:rsidRPr="008010A8" w:rsidRDefault="00C40AB5" w:rsidP="003F266E">
      <w:pPr>
        <w:pStyle w:val="References"/>
        <w:spacing w:before="120" w:after="120"/>
        <w:rPr>
          <w:rFonts w:asciiTheme="minorHAnsi" w:hAnsiTheme="minorHAnsi"/>
          <w:lang w:val="en-GB" w:eastAsia="zh-CN"/>
        </w:rPr>
      </w:pPr>
      <w:r w:rsidRPr="008010A8">
        <w:rPr>
          <w:rFonts w:asciiTheme="minorHAnsi" w:hAnsiTheme="minorHAnsi"/>
          <w:lang w:eastAsia="zh-CN"/>
        </w:rPr>
        <w:t>R</w:t>
      </w:r>
      <w:r w:rsidR="00915578" w:rsidRPr="008010A8">
        <w:rPr>
          <w:rFonts w:asciiTheme="minorHAnsi" w:hAnsiTheme="minorHAnsi"/>
          <w:lang w:eastAsia="zh-CN"/>
        </w:rPr>
        <w:t>4</w:t>
      </w:r>
      <w:r w:rsidRPr="008010A8">
        <w:rPr>
          <w:rFonts w:asciiTheme="minorHAnsi" w:hAnsiTheme="minorHAnsi"/>
          <w:lang w:eastAsia="zh-CN"/>
        </w:rPr>
        <w:t>-15</w:t>
      </w:r>
      <w:r w:rsidR="000070C5" w:rsidRPr="008010A8">
        <w:rPr>
          <w:rFonts w:asciiTheme="minorHAnsi" w:hAnsiTheme="minorHAnsi"/>
          <w:lang w:eastAsia="zh-CN"/>
        </w:rPr>
        <w:t xml:space="preserve">8390, </w:t>
      </w:r>
      <w:r w:rsidR="00033BF7" w:rsidRPr="008010A8">
        <w:rPr>
          <w:rFonts w:asciiTheme="minorHAnsi" w:hAnsiTheme="minorHAnsi"/>
          <w:lang w:eastAsia="zh-CN"/>
        </w:rPr>
        <w:t>“</w:t>
      </w:r>
      <w:r w:rsidR="000070C5" w:rsidRPr="008010A8">
        <w:rPr>
          <w:rFonts w:asciiTheme="minorHAnsi" w:hAnsiTheme="minorHAnsi"/>
          <w:lang w:eastAsia="zh-CN"/>
        </w:rPr>
        <w:t>Ad hoc minutes for 4Rx RRM and demodulation</w:t>
      </w:r>
      <w:r w:rsidR="00033BF7" w:rsidRPr="008010A8">
        <w:rPr>
          <w:rFonts w:asciiTheme="minorHAnsi" w:hAnsiTheme="minorHAnsi"/>
          <w:lang w:eastAsia="zh-CN"/>
        </w:rPr>
        <w:t>”, Ericsson</w:t>
      </w:r>
      <w:r w:rsidR="000070C5" w:rsidRPr="008010A8">
        <w:rPr>
          <w:rFonts w:asciiTheme="minorHAnsi" w:hAnsiTheme="minorHAnsi"/>
          <w:lang w:eastAsia="zh-CN"/>
        </w:rPr>
        <w:t>.</w:t>
      </w:r>
    </w:p>
    <w:p w:rsidR="000070C5" w:rsidRPr="008010A8" w:rsidRDefault="000070C5" w:rsidP="000070C5">
      <w:pPr>
        <w:pStyle w:val="References"/>
        <w:spacing w:before="120" w:after="120"/>
        <w:rPr>
          <w:rFonts w:asciiTheme="minorHAnsi" w:hAnsiTheme="minorHAnsi"/>
          <w:lang w:val="en-GB" w:eastAsia="zh-CN"/>
        </w:rPr>
      </w:pPr>
      <w:r w:rsidRPr="008010A8">
        <w:rPr>
          <w:rFonts w:asciiTheme="minorHAnsi" w:hAnsiTheme="minorHAnsi"/>
          <w:lang w:eastAsia="zh-CN"/>
        </w:rPr>
        <w:t>RAN4 email discussion: simulation assumption for rank 3/4 PDSCH demodulation test</w:t>
      </w:r>
      <w:r w:rsidRPr="008010A8">
        <w:rPr>
          <w:rFonts w:asciiTheme="minorHAnsi" w:hAnsiTheme="minorHAnsi"/>
          <w:lang w:val="en-GB" w:eastAsia="zh-CN"/>
        </w:rPr>
        <w:t>.</w:t>
      </w:r>
    </w:p>
    <w:p w:rsidR="00033BF7" w:rsidRPr="008010A8" w:rsidRDefault="00033BF7" w:rsidP="00033BF7">
      <w:pPr>
        <w:pStyle w:val="References"/>
        <w:spacing w:before="120" w:after="120"/>
        <w:rPr>
          <w:rFonts w:asciiTheme="minorHAnsi" w:hAnsiTheme="minorHAnsi"/>
          <w:lang w:val="en-GB" w:eastAsia="zh-CN"/>
        </w:rPr>
      </w:pPr>
      <w:r w:rsidRPr="008010A8">
        <w:rPr>
          <w:rFonts w:asciiTheme="minorHAnsi" w:hAnsiTheme="minorHAnsi"/>
          <w:lang w:eastAsia="zh-CN"/>
        </w:rPr>
        <w:t>R4-160079, “Simulation Results for 3/4-Layer PDSCH Demodulation with 4RX”, Samsung</w:t>
      </w:r>
      <w:r w:rsidRPr="008010A8">
        <w:rPr>
          <w:rFonts w:asciiTheme="minorHAnsi" w:hAnsiTheme="minorHAnsi"/>
          <w:lang w:val="en-GB" w:eastAsia="zh-CN"/>
        </w:rPr>
        <w:t>.</w:t>
      </w:r>
    </w:p>
    <w:p w:rsidR="000070C5" w:rsidRPr="008010A8" w:rsidRDefault="000070C5" w:rsidP="000070C5">
      <w:pPr>
        <w:rPr>
          <w:rFonts w:asciiTheme="minorHAnsi" w:hAnsiTheme="minorHAnsi"/>
          <w:lang w:eastAsia="zh-CN"/>
        </w:rPr>
      </w:pPr>
    </w:p>
    <w:p w:rsidR="000070C5" w:rsidRPr="008010A8" w:rsidRDefault="000070C5" w:rsidP="000070C5">
      <w:pPr>
        <w:rPr>
          <w:rFonts w:asciiTheme="minorHAnsi" w:hAnsiTheme="minorHAnsi"/>
          <w:lang w:eastAsia="zh-CN"/>
        </w:rPr>
      </w:pPr>
    </w:p>
    <w:p w:rsidR="000070C5" w:rsidRPr="008010A8" w:rsidRDefault="000070C5" w:rsidP="008010A8">
      <w:pPr>
        <w:pStyle w:val="1"/>
        <w:numPr>
          <w:ilvl w:val="0"/>
          <w:numId w:val="3"/>
        </w:numPr>
        <w:tabs>
          <w:tab w:val="clear" w:pos="432"/>
          <w:tab w:val="num" w:pos="510"/>
        </w:tabs>
        <w:ind w:left="510" w:hanging="510"/>
        <w:rPr>
          <w:rFonts w:ascii="Cambria" w:eastAsiaTheme="minorEastAsia" w:hAnsi="Cambria" w:cs="Arial"/>
          <w:b/>
          <w:lang w:val="en-US" w:eastAsia="zh-CN"/>
        </w:rPr>
      </w:pPr>
      <w:r w:rsidRPr="008010A8">
        <w:rPr>
          <w:rFonts w:ascii="Cambria" w:eastAsiaTheme="minorEastAsia" w:hAnsi="Cambria" w:cs="Arial"/>
          <w:b/>
          <w:lang w:val="en-US" w:eastAsia="zh-CN"/>
        </w:rPr>
        <w:t>Appendix</w:t>
      </w:r>
      <w:r w:rsidR="00926520" w:rsidRPr="008010A8">
        <w:rPr>
          <w:rFonts w:ascii="Cambria" w:eastAsiaTheme="minorEastAsia" w:hAnsi="Cambria" w:cs="Arial"/>
          <w:b/>
          <w:lang w:val="en-US" w:eastAsia="zh-CN"/>
        </w:rPr>
        <w:t>- Simulation Assumption</w:t>
      </w:r>
    </w:p>
    <w:p w:rsidR="000070C5" w:rsidRPr="008010A8" w:rsidRDefault="000070C5" w:rsidP="000070C5">
      <w:pPr>
        <w:rPr>
          <w:rFonts w:asciiTheme="minorHAnsi" w:hAnsiTheme="minorHAnsi"/>
          <w:lang w:eastAsia="zh-CN"/>
        </w:rPr>
      </w:pPr>
    </w:p>
    <w:p w:rsidR="000070C5" w:rsidRPr="008010A8" w:rsidRDefault="000070C5" w:rsidP="000070C5">
      <w:pPr>
        <w:rPr>
          <w:rFonts w:asciiTheme="minorHAnsi" w:hAnsiTheme="minorHAnsi"/>
          <w:lang w:eastAsia="zh-CN"/>
        </w:rPr>
      </w:pPr>
      <w:r w:rsidRPr="008010A8">
        <w:rPr>
          <w:rFonts w:asciiTheme="minorHAnsi" w:hAnsiTheme="minorHAnsi"/>
          <w:lang w:eastAsia="zh-CN"/>
        </w:rPr>
        <w:t xml:space="preserve">The detailed description including FRC is provided in the RAN4 email reflector, which has been provided here for convenience. </w:t>
      </w:r>
    </w:p>
    <w:p w:rsidR="000070C5" w:rsidRPr="008010A8" w:rsidRDefault="000070C5" w:rsidP="000070C5">
      <w:pPr>
        <w:rPr>
          <w:rFonts w:asciiTheme="minorHAnsi" w:hAnsiTheme="minorHAnsi"/>
          <w:lang w:eastAsia="zh-CN"/>
        </w:rPr>
      </w:pPr>
    </w:p>
    <w:p w:rsidR="000070C5" w:rsidRPr="008010A8" w:rsidRDefault="000070C5" w:rsidP="000070C5">
      <w:pPr>
        <w:pStyle w:val="TH"/>
        <w:outlineLvl w:val="0"/>
        <w:rPr>
          <w:rFonts w:asciiTheme="minorHAnsi" w:hAnsiTheme="minorHAnsi"/>
        </w:rPr>
      </w:pPr>
      <w:r w:rsidRPr="008010A8">
        <w:rPr>
          <w:rFonts w:asciiTheme="minorHAnsi" w:hAnsiTheme="minorHAnsi"/>
        </w:rPr>
        <w:t>FDD TM3/TM4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8"/>
        <w:gridCol w:w="612"/>
        <w:gridCol w:w="993"/>
        <w:gridCol w:w="2126"/>
        <w:gridCol w:w="2415"/>
      </w:tblGrid>
      <w:tr w:rsidR="000070C5" w:rsidRPr="008010A8" w:rsidTr="002D50AE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hAnsiTheme="minorHAnsi" w:cs="v5.0.0"/>
              </w:rPr>
              <w:t>Unit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eastAsia="?? ??" w:hAnsiTheme="minorHAnsi"/>
              </w:rPr>
            </w:pPr>
            <w:r w:rsidRPr="008010A8">
              <w:rPr>
                <w:rFonts w:asciiTheme="minorHAnsi" w:eastAsia="?? ??" w:hAnsiTheme="minorHAnsi"/>
              </w:rPr>
              <w:t>TM3 test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H"/>
              <w:rPr>
                <w:rFonts w:asciiTheme="minorHAnsi" w:eastAsia="?? ??" w:hAnsiTheme="minorHAnsi"/>
              </w:rPr>
            </w:pPr>
            <w:r w:rsidRPr="008010A8">
              <w:rPr>
                <w:rFonts w:asciiTheme="minorHAnsi" w:eastAsia="?? ??" w:hAnsiTheme="minorHAnsi"/>
              </w:rPr>
              <w:t>TM4 test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hAnsiTheme="minorHAnsi"/>
              </w:rP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 w:cs="v5.0.0"/>
              </w:rPr>
            </w:pPr>
            <w:r w:rsidRPr="008010A8">
              <w:rPr>
                <w:rFonts w:asciiTheme="minorHAnsi" w:eastAsia="Times New Roman" w:hAnsiTheme="minorHAnsi"/>
                <w:position w:val="-10"/>
              </w:rPr>
              <w:object w:dxaOrig="28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521003922" r:id="rId12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-6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spacing w:after="0"/>
              <w:rPr>
                <w:rFonts w:asciiTheme="minorHAnsi" w:hAnsiTheme="minorHAnsi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eastAsia="Times New Roman" w:hAnsiTheme="minorHAnsi"/>
                <w:position w:val="-10"/>
              </w:rPr>
              <w:object w:dxaOrig="270" w:dyaOrig="285">
                <v:shape id="_x0000_i1026" type="#_x0000_t75" style="width:13.4pt;height:14.25pt" o:ole="">
                  <v:imagedata r:id="rId13" o:title=""/>
                </v:shape>
                <o:OLEObject Type="Embed" ProgID="Equation.3" ShapeID="_x0000_i1026" DrawAspect="Content" ObjectID="_1521003923" r:id="rId14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-6 (Note 1)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spacing w:after="0"/>
              <w:rPr>
                <w:rFonts w:asciiTheme="minorHAnsi" w:hAnsiTheme="minorHAnsi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sym w:font="Symbol" w:char="F07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  <w:r w:rsidRPr="008010A8">
              <w:rPr>
                <w:rFonts w:asciiTheme="minorHAnsi" w:eastAsia="?? ??" w:hAnsiTheme="minorHAnsi"/>
              </w:rPr>
              <w:t>0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eastAsia="Times New Roman" w:hAnsiTheme="minorHAnsi"/>
                <w:position w:val="-12"/>
              </w:rPr>
              <w:object w:dxaOrig="390" w:dyaOrig="345">
                <v:shape id="_x0000_i1027" type="#_x0000_t75" style="width:19.25pt;height:17.6pt" o:ole="">
                  <v:imagedata r:id="rId15" o:title=""/>
                </v:shape>
                <o:OLEObject Type="Embed" ProgID="Equation.3" ShapeID="_x0000_i1027" DrawAspect="Content" ObjectID="_1521003924" r:id="rId16"/>
              </w:object>
            </w:r>
            <w:r w:rsidRPr="008010A8">
              <w:rPr>
                <w:rFonts w:asciiTheme="minorHAnsi" w:hAnsiTheme="minorHAnsi"/>
              </w:rPr>
              <w:t>at antenna 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/>
              </w:rPr>
              <w:t>dBm/15kHz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-98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t>PDSCH transmission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4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PDSCH rank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4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Number of HARQ processes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8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HARQ redundancy version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{0,0,1,2}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{0,1,2,3}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CFI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2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hAnsiTheme="minorHAnsi" w:cs="v5.0.0"/>
              </w:rPr>
              <w:t>Precoding granularity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PRB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50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hAnsiTheme="minorHAnsi" w:cs="v5.0.0"/>
              </w:rPr>
              <w:t>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8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hAnsiTheme="minorHAnsi"/>
              </w:rPr>
              <w:t>Reporting interval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hAnsiTheme="minorHAnsi"/>
              </w:rPr>
              <w:t>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t>1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 w:cs="v5.0.0"/>
              </w:rPr>
            </w:pPr>
            <w:r w:rsidRPr="008010A8">
              <w:rPr>
                <w:rFonts w:asciiTheme="minorHAnsi" w:hAnsiTheme="minorHAnsi"/>
              </w:rPr>
              <w:t>Reporting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t>PUSCH 3-1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eastAsia="?? ??" w:hAnsiTheme="minorHAnsi" w:cs="v4.2.0"/>
              </w:rPr>
              <w:t>CodeBookSubsetRestriction bitmap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FFFF000000000000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4.2.0"/>
              </w:rPr>
            </w:pPr>
            <w:r w:rsidRPr="008010A8">
              <w:rPr>
                <w:rFonts w:asciiTheme="minorHAnsi" w:eastAsia="?? ??" w:hAnsiTheme="minorHAnsi" w:cs="v4.2.0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eastAsia="Times New Roman" w:hAnsiTheme="minorHAnsi"/>
                <w:lang w:eastAsia="zh-CN"/>
              </w:rPr>
              <w:t>4x4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4x4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4.2.0"/>
              </w:rPr>
            </w:pPr>
            <w:r w:rsidRPr="008010A8">
              <w:rPr>
                <w:rFonts w:asciiTheme="minorHAnsi" w:eastAsia="?? ??" w:hAnsiTheme="minorHAnsi" w:cs="v4.2.0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eastAsia="Times New Roman" w:hAnsiTheme="minorHAnsi"/>
                <w:lang w:eastAsia="zh-CN"/>
              </w:rPr>
              <w:t>EVA70 Low Correlation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EPA5 Low Correlation</w:t>
            </w:r>
          </w:p>
        </w:tc>
      </w:tr>
      <w:tr w:rsidR="000070C5" w:rsidRPr="008010A8" w:rsidTr="002D50AE">
        <w:trPr>
          <w:cantSplit/>
          <w:jc w:val="center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N"/>
              <w:rPr>
                <w:rFonts w:asciiTheme="minorHAnsi" w:eastAsia="Times New Roman" w:hAnsiTheme="minorHAnsi"/>
                <w:lang w:val="fr-FR" w:eastAsia="zh-CN"/>
              </w:rPr>
            </w:pPr>
            <w:r w:rsidRPr="008010A8">
              <w:rPr>
                <w:rFonts w:asciiTheme="minorHAnsi" w:hAnsiTheme="minorHAnsi"/>
                <w:lang w:val="fr-FR"/>
              </w:rPr>
              <w:t>Note 1:</w:t>
            </w:r>
            <w:r w:rsidRPr="008010A8">
              <w:rPr>
                <w:rFonts w:asciiTheme="minorHAnsi" w:hAnsiTheme="minorHAnsi"/>
                <w:lang w:val="fr-FR"/>
              </w:rPr>
              <w:tab/>
            </w:r>
            <w:r w:rsidRPr="008010A8">
              <w:rPr>
                <w:rFonts w:asciiTheme="minorHAnsi" w:eastAsia="Times New Roman" w:hAnsiTheme="minorHAnsi"/>
                <w:position w:val="-10"/>
              </w:rPr>
              <w:object w:dxaOrig="540" w:dyaOrig="285">
                <v:shape id="_x0000_i1028" type="#_x0000_t75" style="width:26.8pt;height:14.25pt" o:ole="">
                  <v:imagedata r:id="rId17" o:title=""/>
                </v:shape>
                <o:OLEObject Type="Embed" ProgID="Equation.3" ShapeID="_x0000_i1028" DrawAspect="Content" ObjectID="_1521003925" r:id="rId18"/>
              </w:object>
            </w:r>
            <w:r w:rsidRPr="008010A8">
              <w:rPr>
                <w:rFonts w:asciiTheme="minorHAnsi" w:hAnsiTheme="minorHAnsi"/>
                <w:lang w:val="fr-FR" w:eastAsia="zh-CN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N"/>
              <w:rPr>
                <w:rFonts w:asciiTheme="minorHAnsi" w:hAnsiTheme="minorHAnsi"/>
                <w:lang w:val="fr-FR"/>
              </w:rPr>
            </w:pPr>
          </w:p>
        </w:tc>
      </w:tr>
    </w:tbl>
    <w:p w:rsidR="000070C5" w:rsidRPr="008010A8" w:rsidRDefault="000070C5" w:rsidP="000070C5">
      <w:pPr>
        <w:pStyle w:val="TH"/>
        <w:jc w:val="left"/>
        <w:rPr>
          <w:rFonts w:asciiTheme="minorHAnsi" w:hAnsiTheme="minorHAnsi"/>
        </w:rPr>
      </w:pPr>
    </w:p>
    <w:p w:rsidR="000070C5" w:rsidRPr="008010A8" w:rsidRDefault="000070C5">
      <w:pPr>
        <w:spacing w:after="0"/>
        <w:rPr>
          <w:rFonts w:asciiTheme="minorHAnsi" w:hAnsiTheme="minorHAnsi"/>
          <w:b/>
        </w:rPr>
      </w:pPr>
      <w:r w:rsidRPr="008010A8">
        <w:rPr>
          <w:rFonts w:asciiTheme="minorHAnsi" w:hAnsiTheme="minorHAnsi"/>
        </w:rPr>
        <w:br w:type="page"/>
      </w:r>
    </w:p>
    <w:p w:rsidR="000070C5" w:rsidRPr="008010A8" w:rsidRDefault="000070C5" w:rsidP="000070C5">
      <w:pPr>
        <w:pStyle w:val="TH"/>
        <w:jc w:val="left"/>
        <w:rPr>
          <w:rFonts w:asciiTheme="minorHAnsi" w:hAnsiTheme="minorHAnsi"/>
        </w:rPr>
      </w:pPr>
    </w:p>
    <w:p w:rsidR="000070C5" w:rsidRPr="008010A8" w:rsidRDefault="000070C5" w:rsidP="000070C5">
      <w:pPr>
        <w:pStyle w:val="TH"/>
        <w:outlineLvl w:val="0"/>
        <w:rPr>
          <w:rFonts w:asciiTheme="minorHAnsi" w:hAnsiTheme="minorHAnsi"/>
        </w:rPr>
      </w:pPr>
      <w:r w:rsidRPr="008010A8">
        <w:rPr>
          <w:rFonts w:asciiTheme="minorHAnsi" w:hAnsiTheme="minorHAnsi"/>
        </w:rPr>
        <w:t>FRC for FDD TM3/TM4 tests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01"/>
        <w:gridCol w:w="2835"/>
        <w:gridCol w:w="2835"/>
      </w:tblGrid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H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Parameter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H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Unit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b/>
              </w:rPr>
            </w:pPr>
            <w:r w:rsidRPr="008010A8">
              <w:rPr>
                <w:rFonts w:asciiTheme="minorHAnsi" w:hAnsiTheme="minorHAnsi"/>
                <w:b/>
              </w:rPr>
              <w:t>Value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Reference channel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R.xx FDD (TM3)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R.14 FDD (TM4)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Channel bandwidth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10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Allocated resource blocks (Note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50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Allocated subframes per Radio Frame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  <w:lang w:eastAsia="zh-C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  <w:lang w:eastAsia="zh-CN"/>
              </w:rPr>
              <w:t>9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Modulation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64QAM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16QAM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Target Coding Rate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0.43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1/2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Information Bit Payload (Note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Sub-Frames 1,2,3,4,6,7,8,9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16416 (CW0)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32856 (CW1)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MCS 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25456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MCS 14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 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  <w:szCs w:val="22"/>
              </w:rPr>
            </w:pPr>
            <w:r w:rsidRPr="008010A8">
              <w:rPr>
                <w:rFonts w:asciiTheme="minorHAnsi" w:hAnsiTheme="minorHAnsi"/>
              </w:rPr>
              <w:t xml:space="preserve">  For Sub-Frame 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15264 (CW0)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30576 (CW1)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MCS 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22920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MCS 13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  <w:szCs w:val="22"/>
              </w:rPr>
            </w:pPr>
            <w:r w:rsidRPr="008010A8">
              <w:rPr>
                <w:rFonts w:asciiTheme="minorHAnsi" w:hAnsiTheme="minorHAnsi"/>
                <w:szCs w:val="22"/>
              </w:rPr>
              <w:t>Number of Code Blocks</w:t>
            </w:r>
            <w:r w:rsidRPr="008010A8">
              <w:rPr>
                <w:rFonts w:asciiTheme="minorHAnsi" w:hAnsiTheme="minorHAnsi"/>
                <w:szCs w:val="22"/>
              </w:rPr>
              <w:br/>
              <w:t>(Notes 3 and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  <w:szCs w:val="22"/>
              </w:rPr>
            </w:pPr>
            <w:r w:rsidRPr="008010A8">
              <w:rPr>
                <w:rFonts w:asciiTheme="minorHAnsi" w:hAnsiTheme="minorHAnsi"/>
              </w:rPr>
              <w:t xml:space="preserve">  For Sub-Frames 1,2,3,4,6,7,8,9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3 (CW0)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6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  <w:szCs w:val="22"/>
              </w:rPr>
            </w:pPr>
            <w:r w:rsidRPr="008010A8">
              <w:rPr>
                <w:rFonts w:asciiTheme="minorHAnsi" w:hAnsiTheme="minorHAnsi"/>
              </w:rPr>
              <w:t xml:space="preserve">  For Sub-Frame 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  <w:szCs w:val="22"/>
              </w:rPr>
            </w:pPr>
            <w:r w:rsidRPr="008010A8">
              <w:rPr>
                <w:rFonts w:asciiTheme="minorHAnsi" w:hAnsiTheme="minorHAnsi"/>
              </w:rPr>
              <w:t xml:space="preserve">  For Sub-Frame 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3 (CW0)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Binary Channel Bits (Note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Sub-Frames 1,2,3,4,6,7,8,9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38400 (CW0)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76800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51200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 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</w:tr>
      <w:tr w:rsidR="000070C5" w:rsidRPr="008010A8" w:rsidTr="002D50A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 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36096 (CW0)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72192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48128</w:t>
            </w:r>
          </w:p>
        </w:tc>
      </w:tr>
      <w:tr w:rsidR="000070C5" w:rsidRPr="008010A8" w:rsidTr="002D50AE">
        <w:trPr>
          <w:trHeight w:val="70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Max. Throughput averaged over 1 frame (Note 4)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Mbps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14.659 (CW0)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29.342 (CW1)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22.657</w:t>
            </w:r>
          </w:p>
        </w:tc>
      </w:tr>
      <w:tr w:rsidR="000070C5" w:rsidRPr="008010A8" w:rsidTr="002D50AE">
        <w:trPr>
          <w:trHeight w:val="70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spacing w:line="0" w:lineRule="atLeast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UE Category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≥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≥ 2</w:t>
            </w:r>
          </w:p>
        </w:tc>
      </w:tr>
    </w:tbl>
    <w:p w:rsidR="000070C5" w:rsidRPr="008010A8" w:rsidRDefault="000070C5" w:rsidP="000070C5">
      <w:pPr>
        <w:rPr>
          <w:rFonts w:asciiTheme="minorHAnsi" w:hAnsiTheme="minorHAnsi"/>
          <w:snapToGrid w:val="0"/>
        </w:rPr>
      </w:pPr>
    </w:p>
    <w:p w:rsidR="000070C5" w:rsidRPr="008010A8" w:rsidRDefault="000070C5">
      <w:pPr>
        <w:spacing w:after="0"/>
        <w:rPr>
          <w:rFonts w:asciiTheme="minorHAnsi" w:hAnsiTheme="minorHAnsi"/>
        </w:rPr>
      </w:pPr>
      <w:r w:rsidRPr="008010A8">
        <w:rPr>
          <w:rFonts w:asciiTheme="minorHAnsi" w:hAnsiTheme="minorHAnsi"/>
        </w:rPr>
        <w:br w:type="page"/>
      </w: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pStyle w:val="TH"/>
        <w:outlineLvl w:val="0"/>
        <w:rPr>
          <w:rFonts w:asciiTheme="minorHAnsi" w:hAnsiTheme="minorHAnsi"/>
        </w:rPr>
      </w:pPr>
      <w:r w:rsidRPr="008010A8">
        <w:rPr>
          <w:rFonts w:asciiTheme="minorHAnsi" w:hAnsiTheme="minorHAnsi"/>
        </w:rPr>
        <w:t>FDD TM9 test configuration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2"/>
        <w:gridCol w:w="565"/>
        <w:gridCol w:w="1147"/>
        <w:gridCol w:w="2794"/>
      </w:tblGrid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Unit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Test 1</w:t>
            </w:r>
          </w:p>
        </w:tc>
      </w:tr>
      <w:tr w:rsidR="000070C5" w:rsidRPr="008010A8" w:rsidTr="002D50AE">
        <w:trPr>
          <w:trHeight w:val="317"/>
          <w:jc w:val="center"/>
        </w:trPr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</w:rP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eastAsia="Times New Roman" w:hAnsiTheme="minorHAnsi"/>
                <w:position w:val="-10"/>
              </w:rPr>
              <w:object w:dxaOrig="285" w:dyaOrig="285">
                <v:shape id="_x0000_i1029" type="#_x0000_t75" style="width:14.25pt;height:14.25pt" o:ole="">
                  <v:imagedata r:id="rId11" o:title=""/>
                </v:shape>
                <o:OLEObject Type="Embed" ProgID="Equation.3" ShapeID="_x0000_i1029" DrawAspect="Content" ObjectID="_1521003926" r:id="rId19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eastAsia="?? ??" w:hAnsiTheme="minorHAnsi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  <w:r w:rsidRPr="008010A8">
              <w:rPr>
                <w:rFonts w:asciiTheme="minorHAnsi" w:eastAsia="?? ??" w:hAnsiTheme="minorHAnsi"/>
              </w:rPr>
              <w:t>0</w:t>
            </w:r>
          </w:p>
        </w:tc>
      </w:tr>
      <w:tr w:rsidR="000070C5" w:rsidRPr="008010A8" w:rsidTr="002D50A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spacing w:after="0"/>
              <w:rPr>
                <w:rFonts w:asciiTheme="minorHAnsi" w:hAnsiTheme="minorHAnsi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eastAsia="Times New Roman" w:hAnsiTheme="minorHAnsi"/>
                <w:position w:val="-10"/>
              </w:rPr>
              <w:object w:dxaOrig="270" w:dyaOrig="285">
                <v:shape id="_x0000_i1030" type="#_x0000_t75" style="width:13.4pt;height:14.25pt" o:ole="">
                  <v:imagedata r:id="rId13" o:title=""/>
                </v:shape>
                <o:OLEObject Type="Embed" ProgID="Equation.3" ShapeID="_x0000_i1030" DrawAspect="Content" ObjectID="_1521003927" r:id="rId20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eastAsia="?? ??" w:hAnsiTheme="minorHAnsi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eastAsia="?? ??" w:hAnsiTheme="minorHAnsi"/>
              </w:rPr>
              <w:t>0</w:t>
            </w:r>
            <w:r w:rsidRPr="008010A8">
              <w:rPr>
                <w:rFonts w:asciiTheme="minorHAnsi" w:hAnsiTheme="minorHAnsi"/>
                <w:lang w:eastAsia="zh-CN"/>
              </w:rPr>
              <w:t xml:space="preserve"> </w:t>
            </w:r>
            <w:r w:rsidRPr="008010A8">
              <w:rPr>
                <w:rFonts w:asciiTheme="minorHAnsi" w:eastAsia="?? ??" w:hAnsiTheme="minorHAnsi"/>
              </w:rPr>
              <w:t>(Note 1)</w:t>
            </w:r>
          </w:p>
        </w:tc>
      </w:tr>
      <w:tr w:rsidR="000070C5" w:rsidRPr="008010A8" w:rsidTr="002D50A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spacing w:after="0"/>
              <w:rPr>
                <w:rFonts w:asciiTheme="minorHAnsi" w:hAnsiTheme="minorHAnsi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  <w:r w:rsidRPr="008010A8">
              <w:rPr>
                <w:rFonts w:asciiTheme="minorHAnsi" w:eastAsia="?? ??" w:hAnsiTheme="minorHAnsi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  <w:r w:rsidRPr="008010A8">
              <w:rPr>
                <w:rFonts w:asciiTheme="minorHAnsi" w:eastAsia="?? ??" w:hAnsiTheme="minorHAnsi"/>
              </w:rPr>
              <w:t>-3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4 layer precoding based on WB PMI feedback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Random beamforming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3 PRB in frequency domain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1 ms in time domain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Antenna ports 0,1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Antenna ports 15,…,18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CSI-RS periodicity and subframe offset</w:t>
            </w:r>
            <w:r w:rsidRPr="008010A8">
              <w:rPr>
                <w:rFonts w:asciiTheme="minorHAnsi" w:hAnsiTheme="minorHAnsi"/>
              </w:rPr>
              <w:br/>
            </w:r>
            <w:r w:rsidRPr="008010A8">
              <w:rPr>
                <w:rFonts w:asciiTheme="minorHAnsi" w:hAnsiTheme="minorHAnsi"/>
                <w:i/>
              </w:rPr>
              <w:t>T</w:t>
            </w:r>
            <w:r w:rsidRPr="008010A8">
              <w:rPr>
                <w:rFonts w:asciiTheme="minorHAnsi" w:hAnsiTheme="minorHAnsi"/>
                <w:vertAlign w:val="subscript"/>
              </w:rPr>
              <w:t>CSI-RS</w:t>
            </w:r>
            <w:r w:rsidRPr="008010A8">
              <w:rPr>
                <w:rFonts w:asciiTheme="minorHAnsi" w:hAnsiTheme="minorHAnsi"/>
              </w:rPr>
              <w:t xml:space="preserve"> / </w:t>
            </w:r>
            <w:r w:rsidRPr="008010A8">
              <w:rPr>
                <w:rFonts w:asciiTheme="minorHAnsi" w:hAnsiTheme="minorHAnsi"/>
                <w:i/>
              </w:rPr>
              <w:t>∆</w:t>
            </w:r>
            <w:r w:rsidRPr="008010A8">
              <w:rPr>
                <w:rFonts w:asciiTheme="minorHAnsi" w:hAnsiTheme="minorHAnsi"/>
                <w:vertAlign w:val="subscript"/>
              </w:rPr>
              <w:t>CSI-RS</w:t>
            </w:r>
            <w:r w:rsidRPr="008010A8">
              <w:rPr>
                <w:rFonts w:asciiTheme="minorHAnsi" w:hAnsiTheme="minorHAnsi"/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  <w:r w:rsidRPr="008010A8">
              <w:rPr>
                <w:rFonts w:asciiTheme="minorHAnsi" w:eastAsia="?? ??" w:hAnsiTheme="minorHAnsi"/>
              </w:rPr>
              <w:t>Subframes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5 / 2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0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Zero-power CSI-RS configuration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  <w:i/>
              </w:rPr>
              <w:t>I</w:t>
            </w:r>
            <w:r w:rsidRPr="008010A8">
              <w:rPr>
                <w:rFonts w:asciiTheme="minorHAnsi" w:hAnsiTheme="minorHAnsi"/>
                <w:vertAlign w:val="subscript"/>
              </w:rPr>
              <w:t>CSI-RS</w:t>
            </w:r>
            <w:r w:rsidRPr="008010A8">
              <w:rPr>
                <w:rFonts w:asciiTheme="minorHAnsi" w:hAnsiTheme="minorHAnsi"/>
              </w:rPr>
              <w:t xml:space="preserve"> /</w:t>
            </w:r>
            <w:r w:rsidRPr="008010A8">
              <w:rPr>
                <w:rFonts w:asciiTheme="minorHAnsi" w:hAnsiTheme="minorHAnsi"/>
              </w:rPr>
              <w:br/>
            </w:r>
            <w:r w:rsidRPr="008010A8">
              <w:rPr>
                <w:rFonts w:asciiTheme="minorHAnsi" w:hAnsiTheme="minorHAnsi"/>
                <w:i/>
              </w:rPr>
              <w:t xml:space="preserve">ZeroPowerCSI-RS </w:t>
            </w:r>
            <w:r w:rsidRPr="008010A8">
              <w:rPr>
                <w:rFonts w:asciiTheme="minorHAnsi" w:hAnsiTheme="minorHAnsi"/>
              </w:rPr>
              <w:t>bitmap</w:t>
            </w:r>
            <w:r w:rsidRPr="008010A8">
              <w:rPr>
                <w:rFonts w:asciiTheme="minorHAnsi" w:hAnsiTheme="minorHAnsi"/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  <w:r w:rsidRPr="008010A8">
              <w:rPr>
                <w:rFonts w:asciiTheme="minorHAnsi" w:eastAsia="?? ??" w:hAnsiTheme="minorHAnsi"/>
              </w:rPr>
              <w:t>Subframes / bitmap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3 /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0001000000000000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eastAsia="Times New Roman" w:hAnsiTheme="minorHAnsi"/>
                <w:position w:val="-12"/>
              </w:rPr>
              <w:object w:dxaOrig="390" w:dyaOrig="345">
                <v:shape id="_x0000_i1031" type="#_x0000_t75" style="width:19.25pt;height:17.6pt" o:ole="">
                  <v:imagedata r:id="rId15" o:title=""/>
                </v:shape>
                <o:OLEObject Type="Embed" ProgID="Equation.3" ShapeID="_x0000_i1031" DrawAspect="Content" ObjectID="_1521003928" r:id="rId21"/>
              </w:object>
            </w:r>
            <w:r w:rsidRPr="008010A8">
              <w:rPr>
                <w:rFonts w:asciiTheme="minorHAnsi" w:hAnsiTheme="minorHAnsi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eastAsia="?? ??" w:hAnsiTheme="minorHAnsi"/>
              </w:rPr>
              <w:t>dBm/15kHz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-98</w:t>
            </w:r>
          </w:p>
        </w:tc>
      </w:tr>
      <w:tr w:rsidR="000070C5" w:rsidRPr="008010A8" w:rsidTr="002D50A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eastAsia="?? ??" w:hAnsiTheme="minorHAnsi"/>
              </w:rPr>
              <w:t>OCNG (Note 3)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PRB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50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No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9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Number of HARQ processes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8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HARQ redundancy version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{0,1,2,3}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CFI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2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hAnsiTheme="minorHAnsi" w:cs="v5.0.0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50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hAnsiTheme="minorHAnsi" w:cs="v5.0.0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?? ??" w:hAnsiTheme="minorHAnsi" w:cs="v5.0.0"/>
              </w:rPr>
            </w:pPr>
            <w:r w:rsidRPr="008010A8">
              <w:rPr>
                <w:rFonts w:asciiTheme="minorHAnsi" w:eastAsia="?? ??" w:hAnsiTheme="minorHAnsi" w:cs="v5.0.0"/>
              </w:rPr>
              <w:t>8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 w:cs="v5.0.0"/>
              </w:rPr>
            </w:pPr>
            <w:r w:rsidRPr="008010A8">
              <w:rPr>
                <w:rFonts w:asciiTheme="minorHAnsi" w:hAnsiTheme="minorHAnsi"/>
              </w:rP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t>1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 w:cs="v5.0.0"/>
              </w:rPr>
            </w:pPr>
            <w:r w:rsidRPr="008010A8">
              <w:rPr>
                <w:rFonts w:asciiTheme="minorHAnsi" w:hAnsiTheme="minorHAnsi"/>
              </w:rP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t>PUSCH 3-1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eastAsia="?? ??" w:hAnsiTheme="minorHAnsi" w:cs="v4.2.0"/>
              </w:rPr>
              <w:t>CodeBookSubsetRestriction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eastAsia="Times New Roman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FFFF000000000000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4x4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Propagation channel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  <w:lang w:eastAsia="zh-CN"/>
              </w:rPr>
              <w:t>EPA5 Low Correlation</w:t>
            </w:r>
          </w:p>
        </w:tc>
      </w:tr>
      <w:tr w:rsidR="000070C5" w:rsidRPr="008010A8" w:rsidTr="002D50AE">
        <w:trPr>
          <w:trHeight w:val="207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C5" w:rsidRPr="008010A8" w:rsidRDefault="000070C5" w:rsidP="002D50AE">
            <w:pPr>
              <w:pStyle w:val="TAN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</w:rPr>
              <w:t>Note 1:</w:t>
            </w:r>
            <w:r w:rsidRPr="008010A8">
              <w:rPr>
                <w:rFonts w:asciiTheme="minorHAnsi" w:hAnsiTheme="minorHAnsi"/>
              </w:rPr>
              <w:tab/>
            </w:r>
            <w:r w:rsidRPr="008010A8">
              <w:rPr>
                <w:rFonts w:asciiTheme="minorHAnsi" w:eastAsia="Times New Roman" w:hAnsiTheme="minorHAnsi"/>
                <w:position w:val="-10"/>
              </w:rPr>
              <w:object w:dxaOrig="540" w:dyaOrig="285">
                <v:shape id="_x0000_i1032" type="#_x0000_t75" style="width:26.8pt;height:14.25pt" o:ole="">
                  <v:imagedata r:id="rId22" o:title=""/>
                </v:shape>
                <o:OLEObject Type="Embed" ProgID="Equation.3" ShapeID="_x0000_i1032" DrawAspect="Content" ObjectID="_1521003929" r:id="rId23"/>
              </w:object>
            </w:r>
            <w:r w:rsidRPr="008010A8">
              <w:rPr>
                <w:rFonts w:asciiTheme="minorHAnsi" w:hAnsiTheme="minorHAnsi"/>
              </w:rPr>
              <w:t>.</w:t>
            </w:r>
            <w:r w:rsidRPr="008010A8">
              <w:rPr>
                <w:rFonts w:asciiTheme="minorHAnsi" w:hAnsiTheme="minorHAnsi"/>
                <w:lang w:eastAsia="zh-CN"/>
              </w:rPr>
              <w:t xml:space="preserve"> </w:t>
            </w:r>
          </w:p>
          <w:p w:rsidR="000070C5" w:rsidRPr="008010A8" w:rsidRDefault="000070C5" w:rsidP="002D50AE">
            <w:pPr>
              <w:pStyle w:val="TAN"/>
              <w:rPr>
                <w:rFonts w:asciiTheme="minorHAnsi" w:hAnsiTheme="minorHAnsi"/>
                <w:lang w:eastAsia="zh-CN"/>
              </w:rPr>
            </w:pPr>
            <w:r w:rsidRPr="008010A8">
              <w:rPr>
                <w:rFonts w:asciiTheme="minorHAnsi" w:hAnsiTheme="minorHAnsi"/>
              </w:rPr>
              <w:t>Note 2:</w:t>
            </w:r>
            <w:r w:rsidRPr="008010A8">
              <w:rPr>
                <w:rFonts w:asciiTheme="minorHAnsi" w:hAnsiTheme="minorHAnsi"/>
                <w:lang w:eastAsia="zh-CN"/>
              </w:rPr>
              <w:tab/>
            </w:r>
            <w:r w:rsidRPr="008010A8">
              <w:rPr>
                <w:rFonts w:asciiTheme="minorHAnsi" w:hAnsiTheme="minorHAnsi"/>
                <w:kern w:val="2"/>
              </w:rPr>
              <w:t>50 resource blocks are allocated in sub-frames 1</w:t>
            </w:r>
            <w:r w:rsidRPr="008010A8">
              <w:rPr>
                <w:rFonts w:asciiTheme="minorHAnsi" w:hAnsiTheme="minorHAnsi"/>
                <w:kern w:val="2"/>
                <w:lang w:eastAsia="zh-CN"/>
              </w:rPr>
              <w:t>, 2, 3, 4, 6, 7, 8, 9</w:t>
            </w:r>
            <w:r w:rsidRPr="008010A8">
              <w:rPr>
                <w:rFonts w:asciiTheme="minorHAnsi" w:hAnsiTheme="minorHAnsi"/>
                <w:kern w:val="2"/>
              </w:rPr>
              <w:t xml:space="preserve"> and 41 resource blocks (RB0–RB20 and RB30–RB49) are allocated in sub-frame 0.</w:t>
            </w:r>
          </w:p>
          <w:p w:rsidR="000070C5" w:rsidRPr="008010A8" w:rsidRDefault="000070C5" w:rsidP="002D50AE">
            <w:pPr>
              <w:pStyle w:val="TAN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Note 3:</w:t>
            </w:r>
            <w:r w:rsidRPr="008010A8">
              <w:rPr>
                <w:rFonts w:asciiTheme="minorHAnsi" w:hAnsiTheme="minorHAnsi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0070C5" w:rsidRPr="008010A8" w:rsidRDefault="000070C5" w:rsidP="002D50AE">
            <w:pPr>
              <w:pStyle w:val="TAC"/>
              <w:jc w:val="left"/>
              <w:rPr>
                <w:rFonts w:asciiTheme="minorHAnsi" w:hAnsiTheme="minorHAnsi"/>
                <w:lang w:eastAsia="zh-CN"/>
              </w:rPr>
            </w:pPr>
          </w:p>
        </w:tc>
      </w:tr>
    </w:tbl>
    <w:p w:rsidR="000070C5" w:rsidRPr="008010A8" w:rsidRDefault="000070C5" w:rsidP="000070C5">
      <w:pPr>
        <w:rPr>
          <w:rFonts w:asciiTheme="minorHAnsi" w:hAnsiTheme="minorHAnsi"/>
          <w:lang w:eastAsia="zh-CN"/>
        </w:rPr>
      </w:pPr>
    </w:p>
    <w:p w:rsidR="000070C5" w:rsidRPr="008010A8" w:rsidRDefault="000070C5" w:rsidP="000070C5">
      <w:pPr>
        <w:pStyle w:val="TH"/>
        <w:jc w:val="left"/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rPr>
          <w:rFonts w:asciiTheme="minorHAnsi" w:hAnsiTheme="minorHAnsi"/>
        </w:rPr>
      </w:pPr>
    </w:p>
    <w:p w:rsidR="000070C5" w:rsidRPr="008010A8" w:rsidRDefault="000070C5" w:rsidP="000070C5">
      <w:pPr>
        <w:pStyle w:val="TH"/>
        <w:outlineLvl w:val="0"/>
        <w:rPr>
          <w:rFonts w:asciiTheme="minorHAnsi" w:hAnsiTheme="minorHAnsi"/>
        </w:rPr>
      </w:pPr>
      <w:r w:rsidRPr="008010A8">
        <w:rPr>
          <w:rFonts w:asciiTheme="minorHAnsi" w:hAnsiTheme="minorHAnsi"/>
        </w:rPr>
        <w:t>FRC for FDD TM9 test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5"/>
        <w:gridCol w:w="777"/>
        <w:gridCol w:w="1398"/>
      </w:tblGrid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Parameter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Unit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H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Value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Reference channel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R.yy FDD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Channel bandwidth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MHz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10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Allocated resource blocks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50 (Note 3)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Allocated subframes per Radio Frame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9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Modulation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16QAM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Target Coding Rate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0.57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Information Bit Payload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25456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MCS 14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25456</w:t>
            </w:r>
          </w:p>
          <w:p w:rsidR="000070C5" w:rsidRPr="008010A8" w:rsidRDefault="000070C5" w:rsidP="002D50AE">
            <w:pPr>
              <w:pStyle w:val="TAC"/>
              <w:rPr>
                <w:rFonts w:asciiTheme="minorHAnsi" w:eastAsia="MS PGothic" w:hAnsiTheme="minorHAnsi"/>
                <w:lang w:val="en-US"/>
              </w:rPr>
            </w:pPr>
            <w:r w:rsidRPr="008010A8">
              <w:rPr>
                <w:rFonts w:asciiTheme="minorHAnsi" w:hAnsiTheme="minorHAnsi"/>
              </w:rPr>
              <w:t>MCS 14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  <w:szCs w:val="22"/>
              </w:rPr>
            </w:pPr>
            <w:r w:rsidRPr="008010A8">
              <w:rPr>
                <w:rFonts w:asciiTheme="minorHAnsi" w:hAnsiTheme="minorHAnsi"/>
              </w:rPr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eastAsia="MS PGothic" w:hAnsiTheme="minorHAnsi"/>
                <w:lang w:val="en-US"/>
              </w:rPr>
            </w:pPr>
            <w:r w:rsidRPr="008010A8">
              <w:rPr>
                <w:rFonts w:asciiTheme="minorHAnsi" w:eastAsia="MS PGothic" w:hAnsiTheme="minorHAnsi"/>
                <w:lang w:val="en-US"/>
              </w:rPr>
              <w:t>21384</w:t>
            </w:r>
          </w:p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eastAsia="MS PGothic" w:hAnsiTheme="minorHAnsi"/>
                <w:lang w:val="en-US"/>
              </w:rPr>
              <w:t>MCS 14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  <w:szCs w:val="22"/>
              </w:rPr>
            </w:pPr>
            <w:r w:rsidRPr="008010A8">
              <w:rPr>
                <w:rFonts w:asciiTheme="minorHAnsi" w:hAnsiTheme="minorHAnsi"/>
                <w:szCs w:val="22"/>
              </w:rPr>
              <w:t xml:space="preserve">Number of Code Blocks (Note </w:t>
            </w:r>
            <w:r w:rsidRPr="008010A8">
              <w:rPr>
                <w:rFonts w:asciiTheme="minorHAnsi" w:hAnsiTheme="minorHAnsi"/>
                <w:szCs w:val="22"/>
                <w:lang w:eastAsia="zh-CN"/>
              </w:rPr>
              <w:t>4</w:t>
            </w:r>
            <w:r w:rsidRPr="008010A8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Code blocks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Code blocks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5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  <w:szCs w:val="22"/>
              </w:rPr>
            </w:pPr>
            <w:r w:rsidRPr="008010A8">
              <w:rPr>
                <w:rFonts w:asciiTheme="minorHAnsi" w:hAnsiTheme="minorHAnsi"/>
              </w:rPr>
              <w:softHyphen/>
            </w:r>
            <w:r w:rsidRPr="008010A8">
              <w:rPr>
                <w:rFonts w:asciiTheme="minorHAnsi" w:hAnsiTheme="minorHAnsi"/>
              </w:rPr>
              <w:softHyphen/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4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Binary Channel Bits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eastAsia="MS PGothic" w:hAnsiTheme="minorHAnsi"/>
                <w:lang w:val="en-US"/>
              </w:rPr>
              <w:t>43200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eastAsia="MS PGothic" w:hAnsiTheme="minorHAnsi"/>
                <w:lang w:val="en-US"/>
              </w:rPr>
              <w:t>41600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N/A</w:t>
            </w:r>
          </w:p>
        </w:tc>
      </w:tr>
      <w:tr w:rsidR="000070C5" w:rsidRPr="008010A8" w:rsidTr="002D50A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eastAsia="MS PGothic" w:hAnsiTheme="minorHAnsi"/>
                <w:lang w:val="en-US"/>
              </w:rPr>
              <w:t>35424</w:t>
            </w:r>
          </w:p>
        </w:tc>
      </w:tr>
      <w:tr w:rsidR="000070C5" w:rsidRPr="008010A8" w:rsidTr="002D50AE">
        <w:trPr>
          <w:trHeight w:val="70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Max. Throughput averaged over 1 frame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Mbps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22.503</w:t>
            </w:r>
          </w:p>
        </w:tc>
      </w:tr>
      <w:tr w:rsidR="000070C5" w:rsidRPr="008010A8" w:rsidTr="002D50AE">
        <w:trPr>
          <w:trHeight w:val="70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L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UE Category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C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≥ 2</w:t>
            </w:r>
          </w:p>
        </w:tc>
      </w:tr>
      <w:tr w:rsidR="000070C5" w:rsidRPr="008010A8" w:rsidTr="002D50AE">
        <w:trPr>
          <w:trHeight w:val="70"/>
          <w:jc w:val="center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0C5" w:rsidRPr="008010A8" w:rsidRDefault="000070C5" w:rsidP="002D50AE">
            <w:pPr>
              <w:pStyle w:val="TAN"/>
              <w:rPr>
                <w:rFonts w:asciiTheme="minorHAnsi" w:eastAsia="MS PGothic" w:hAnsiTheme="minorHAnsi"/>
              </w:rPr>
            </w:pPr>
            <w:r w:rsidRPr="008010A8">
              <w:rPr>
                <w:rFonts w:asciiTheme="minorHAnsi" w:hAnsiTheme="minorHAnsi"/>
              </w:rPr>
              <w:t>Note 1:</w:t>
            </w:r>
            <w:r w:rsidRPr="008010A8">
              <w:rPr>
                <w:rFonts w:asciiTheme="minorHAnsi" w:hAnsiTheme="minorHAnsi"/>
              </w:rPr>
              <w:tab/>
            </w:r>
            <w:r w:rsidRPr="008010A8">
              <w:rPr>
                <w:rFonts w:asciiTheme="minorHAnsi" w:eastAsia="MS PGothic" w:hAnsiTheme="minorHAnsi"/>
              </w:rPr>
              <w:t>2 symbols allocated to PDCCH.</w:t>
            </w:r>
          </w:p>
          <w:p w:rsidR="000070C5" w:rsidRPr="008010A8" w:rsidRDefault="000070C5" w:rsidP="002D50AE">
            <w:pPr>
              <w:pStyle w:val="TAN"/>
              <w:rPr>
                <w:rFonts w:asciiTheme="minorHAnsi" w:eastAsia="MS PGothic" w:hAnsiTheme="minorHAnsi"/>
              </w:rPr>
            </w:pPr>
            <w:r w:rsidRPr="008010A8">
              <w:rPr>
                <w:rFonts w:asciiTheme="minorHAnsi" w:hAnsiTheme="minorHAnsi"/>
              </w:rPr>
              <w:t>Note 2:</w:t>
            </w:r>
            <w:r w:rsidRPr="008010A8">
              <w:rPr>
                <w:rFonts w:asciiTheme="minorHAnsi" w:hAnsiTheme="minorHAnsi"/>
              </w:rPr>
              <w:tab/>
            </w:r>
            <w:r w:rsidRPr="008010A8">
              <w:rPr>
                <w:rFonts w:asciiTheme="minorHAnsi" w:eastAsia="MS PGothic" w:hAnsiTheme="minorHAnsi"/>
              </w:rPr>
              <w:t>Reference signal, synchronization signals and PBCH allocated as per TS 36.211 [4].</w:t>
            </w:r>
          </w:p>
          <w:p w:rsidR="000070C5" w:rsidRPr="008010A8" w:rsidRDefault="000070C5" w:rsidP="002D50AE">
            <w:pPr>
              <w:pStyle w:val="TAN"/>
              <w:rPr>
                <w:rFonts w:asciiTheme="minorHAnsi" w:eastAsia="Times New Roman" w:hAnsiTheme="minorHAnsi"/>
              </w:rPr>
            </w:pPr>
            <w:r w:rsidRPr="008010A8">
              <w:rPr>
                <w:rFonts w:asciiTheme="minorHAnsi" w:hAnsiTheme="minorHAnsi"/>
                <w:kern w:val="2"/>
              </w:rPr>
              <w:t>Note 3:</w:t>
            </w:r>
            <w:r w:rsidRPr="008010A8">
              <w:rPr>
                <w:rFonts w:asciiTheme="minorHAnsi" w:hAnsiTheme="minorHAnsi"/>
                <w:kern w:val="2"/>
              </w:rPr>
              <w:tab/>
              <w:t>50 resource blocks are allocated in sub-frames 1</w:t>
            </w:r>
            <w:r w:rsidRPr="008010A8">
              <w:rPr>
                <w:rFonts w:asciiTheme="minorHAnsi" w:hAnsiTheme="minorHAnsi"/>
                <w:kern w:val="2"/>
                <w:lang w:eastAsia="zh-CN"/>
              </w:rPr>
              <w:t>, 2, 3, 4, 6, 7, 8, 9</w:t>
            </w:r>
            <w:r w:rsidRPr="008010A8">
              <w:rPr>
                <w:rFonts w:asciiTheme="minorHAnsi" w:hAnsiTheme="minorHAnsi"/>
                <w:kern w:val="2"/>
              </w:rPr>
              <w:t xml:space="preserve"> and 41 resource blocks (RB0–RB20 and RB30–RB49) are allocated in sub-frame 0. </w:t>
            </w:r>
          </w:p>
          <w:p w:rsidR="000070C5" w:rsidRPr="008010A8" w:rsidRDefault="000070C5" w:rsidP="002D50AE">
            <w:pPr>
              <w:pStyle w:val="TAN"/>
              <w:rPr>
                <w:rFonts w:asciiTheme="minorHAnsi" w:hAnsiTheme="minorHAnsi"/>
              </w:rPr>
            </w:pPr>
            <w:r w:rsidRPr="008010A8">
              <w:rPr>
                <w:rFonts w:asciiTheme="minorHAnsi" w:hAnsiTheme="minorHAnsi"/>
              </w:rPr>
              <w:t>Note 4:</w:t>
            </w:r>
            <w:r w:rsidRPr="008010A8">
              <w:rPr>
                <w:rFonts w:asciiTheme="minorHAnsi" w:hAnsiTheme="minorHAnsi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:rsidR="000070C5" w:rsidRPr="008010A8" w:rsidRDefault="000070C5" w:rsidP="000070C5">
      <w:pPr>
        <w:rPr>
          <w:rFonts w:asciiTheme="minorHAnsi" w:hAnsiTheme="minorHAnsi"/>
          <w:lang w:eastAsia="zh-CN"/>
        </w:rPr>
      </w:pPr>
    </w:p>
    <w:sectPr w:rsidR="000070C5" w:rsidRPr="008010A8" w:rsidSect="001D328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04D" w:rsidRDefault="00B1004D" w:rsidP="00867966">
      <w:pPr>
        <w:spacing w:before="120" w:after="120"/>
      </w:pPr>
      <w:r>
        <w:separator/>
      </w:r>
    </w:p>
  </w:endnote>
  <w:endnote w:type="continuationSeparator" w:id="1">
    <w:p w:rsidR="00B1004D" w:rsidRDefault="00B1004D" w:rsidP="00867966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04D" w:rsidRDefault="00B1004D" w:rsidP="00867966">
      <w:pPr>
        <w:spacing w:before="120" w:after="120"/>
      </w:pPr>
      <w:r>
        <w:separator/>
      </w:r>
    </w:p>
  </w:footnote>
  <w:footnote w:type="continuationSeparator" w:id="1">
    <w:p w:rsidR="00B1004D" w:rsidRDefault="00B1004D" w:rsidP="0086796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40D"/>
    <w:multiLevelType w:val="hybridMultilevel"/>
    <w:tmpl w:val="D8A0FE4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C877B2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2">
    <w:nsid w:val="0BFE36AF"/>
    <w:multiLevelType w:val="hybridMultilevel"/>
    <w:tmpl w:val="50D0D302"/>
    <w:lvl w:ilvl="0" w:tplc="AB30CF92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1E3976"/>
    <w:multiLevelType w:val="hybridMultilevel"/>
    <w:tmpl w:val="A80090D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AE2C1A0">
      <w:start w:val="2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F690F8">
      <w:numFmt w:val="bullet"/>
      <w:lvlText w:val=""/>
      <w:lvlJc w:val="left"/>
      <w:pPr>
        <w:ind w:left="2880" w:hanging="360"/>
      </w:pPr>
      <w:rPr>
        <w:rFonts w:ascii="Wingdings" w:eastAsia="宋体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DD72CE"/>
    <w:multiLevelType w:val="hybridMultilevel"/>
    <w:tmpl w:val="4AE0D20E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C24E768">
      <w:start w:val="1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CAE7CBE"/>
    <w:multiLevelType w:val="hybridMultilevel"/>
    <w:tmpl w:val="D7822A18"/>
    <w:lvl w:ilvl="0" w:tplc="F5C41EA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01588"/>
    <w:multiLevelType w:val="hybridMultilevel"/>
    <w:tmpl w:val="7122C4A4"/>
    <w:lvl w:ilvl="0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1244D32"/>
    <w:multiLevelType w:val="hybridMultilevel"/>
    <w:tmpl w:val="57A261E0"/>
    <w:lvl w:ilvl="0" w:tplc="2C24E768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2">
    <w:nsid w:val="4B845505"/>
    <w:multiLevelType w:val="hybridMultilevel"/>
    <w:tmpl w:val="C5E0D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1871D9"/>
    <w:multiLevelType w:val="hybridMultilevel"/>
    <w:tmpl w:val="C3C2810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0B5944"/>
    <w:multiLevelType w:val="hybridMultilevel"/>
    <w:tmpl w:val="C24EC5F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9B80F4A"/>
    <w:multiLevelType w:val="hybridMultilevel"/>
    <w:tmpl w:val="56FEBA60"/>
    <w:lvl w:ilvl="0" w:tplc="14AAFD62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B1C59DB"/>
    <w:multiLevelType w:val="hybridMultilevel"/>
    <w:tmpl w:val="AD40E392"/>
    <w:lvl w:ilvl="0" w:tplc="0409000F">
      <w:start w:val="1"/>
      <w:numFmt w:val="decimal"/>
      <w:lvlText w:val="%1."/>
      <w:lvlJc w:val="left"/>
      <w:pPr>
        <w:ind w:left="743" w:hanging="420"/>
      </w:pPr>
    </w:lvl>
    <w:lvl w:ilvl="1" w:tplc="04090019">
      <w:start w:val="1"/>
      <w:numFmt w:val="lowerLetter"/>
      <w:lvlText w:val="%2)"/>
      <w:lvlJc w:val="left"/>
      <w:pPr>
        <w:ind w:left="1163" w:hanging="420"/>
      </w:pPr>
    </w:lvl>
    <w:lvl w:ilvl="2" w:tplc="0409001B" w:tentative="1">
      <w:start w:val="1"/>
      <w:numFmt w:val="lowerRoman"/>
      <w:lvlText w:val="%3."/>
      <w:lvlJc w:val="right"/>
      <w:pPr>
        <w:ind w:left="1583" w:hanging="420"/>
      </w:pPr>
    </w:lvl>
    <w:lvl w:ilvl="3" w:tplc="0409000F" w:tentative="1">
      <w:start w:val="1"/>
      <w:numFmt w:val="decimal"/>
      <w:lvlText w:val="%4."/>
      <w:lvlJc w:val="left"/>
      <w:pPr>
        <w:ind w:left="2003" w:hanging="420"/>
      </w:pPr>
    </w:lvl>
    <w:lvl w:ilvl="4" w:tplc="04090019" w:tentative="1">
      <w:start w:val="1"/>
      <w:numFmt w:val="lowerLetter"/>
      <w:lvlText w:val="%5)"/>
      <w:lvlJc w:val="left"/>
      <w:pPr>
        <w:ind w:left="2423" w:hanging="420"/>
      </w:pPr>
    </w:lvl>
    <w:lvl w:ilvl="5" w:tplc="0409001B" w:tentative="1">
      <w:start w:val="1"/>
      <w:numFmt w:val="lowerRoman"/>
      <w:lvlText w:val="%6."/>
      <w:lvlJc w:val="right"/>
      <w:pPr>
        <w:ind w:left="2843" w:hanging="420"/>
      </w:pPr>
    </w:lvl>
    <w:lvl w:ilvl="6" w:tplc="0409000F" w:tentative="1">
      <w:start w:val="1"/>
      <w:numFmt w:val="decimal"/>
      <w:lvlText w:val="%7."/>
      <w:lvlJc w:val="left"/>
      <w:pPr>
        <w:ind w:left="3263" w:hanging="420"/>
      </w:pPr>
    </w:lvl>
    <w:lvl w:ilvl="7" w:tplc="04090019" w:tentative="1">
      <w:start w:val="1"/>
      <w:numFmt w:val="lowerLetter"/>
      <w:lvlText w:val="%8)"/>
      <w:lvlJc w:val="left"/>
      <w:pPr>
        <w:ind w:left="3683" w:hanging="420"/>
      </w:pPr>
    </w:lvl>
    <w:lvl w:ilvl="8" w:tplc="0409001B" w:tentative="1">
      <w:start w:val="1"/>
      <w:numFmt w:val="lowerRoman"/>
      <w:lvlText w:val="%9."/>
      <w:lvlJc w:val="right"/>
      <w:pPr>
        <w:ind w:left="4103" w:hanging="420"/>
      </w:pPr>
    </w:lvl>
  </w:abstractNum>
  <w:abstractNum w:abstractNumId="18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48678D2"/>
    <w:multiLevelType w:val="hybridMultilevel"/>
    <w:tmpl w:val="E64A48D2"/>
    <w:lvl w:ilvl="0" w:tplc="0409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380E41"/>
    <w:multiLevelType w:val="hybridMultilevel"/>
    <w:tmpl w:val="0C36F0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11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12"/>
  </w:num>
  <w:num w:numId="12">
    <w:abstractNumId w:val="7"/>
  </w:num>
  <w:num w:numId="13">
    <w:abstractNumId w:val="17"/>
  </w:num>
  <w:num w:numId="14">
    <w:abstractNumId w:val="14"/>
  </w:num>
  <w:num w:numId="15">
    <w:abstractNumId w:val="10"/>
  </w:num>
  <w:num w:numId="16">
    <w:abstractNumId w:val="0"/>
  </w:num>
  <w:num w:numId="17">
    <w:abstractNumId w:val="2"/>
  </w:num>
  <w:num w:numId="18">
    <w:abstractNumId w:val="16"/>
  </w:num>
  <w:num w:numId="19">
    <w:abstractNumId w:val="13"/>
  </w:num>
  <w:num w:numId="20">
    <w:abstractNumId w:val="19"/>
  </w:num>
  <w:num w:numId="21">
    <w:abstractNumId w:val="21"/>
  </w:num>
  <w:num w:numId="22">
    <w:abstractNumId w:val="18"/>
  </w:num>
  <w:num w:numId="23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0E7"/>
    <w:rsid w:val="00000140"/>
    <w:rsid w:val="00000370"/>
    <w:rsid w:val="0000045A"/>
    <w:rsid w:val="0000048E"/>
    <w:rsid w:val="0000095A"/>
    <w:rsid w:val="00001096"/>
    <w:rsid w:val="0000185E"/>
    <w:rsid w:val="0000188D"/>
    <w:rsid w:val="00002021"/>
    <w:rsid w:val="0000223E"/>
    <w:rsid w:val="0000258B"/>
    <w:rsid w:val="00002660"/>
    <w:rsid w:val="000029AC"/>
    <w:rsid w:val="00002DED"/>
    <w:rsid w:val="0000331B"/>
    <w:rsid w:val="0000395A"/>
    <w:rsid w:val="00003B7C"/>
    <w:rsid w:val="0000400E"/>
    <w:rsid w:val="000040C9"/>
    <w:rsid w:val="00004195"/>
    <w:rsid w:val="0000435E"/>
    <w:rsid w:val="00004897"/>
    <w:rsid w:val="00004A32"/>
    <w:rsid w:val="00004F8E"/>
    <w:rsid w:val="000059CA"/>
    <w:rsid w:val="00005A9A"/>
    <w:rsid w:val="00005ABF"/>
    <w:rsid w:val="00005B70"/>
    <w:rsid w:val="0000658F"/>
    <w:rsid w:val="000070C5"/>
    <w:rsid w:val="000073D8"/>
    <w:rsid w:val="000074C0"/>
    <w:rsid w:val="0000757F"/>
    <w:rsid w:val="000076D5"/>
    <w:rsid w:val="000076F2"/>
    <w:rsid w:val="000078B2"/>
    <w:rsid w:val="00007C3F"/>
    <w:rsid w:val="00007CC8"/>
    <w:rsid w:val="00007DF5"/>
    <w:rsid w:val="00010378"/>
    <w:rsid w:val="000109A4"/>
    <w:rsid w:val="00010F3B"/>
    <w:rsid w:val="00011008"/>
    <w:rsid w:val="0001182A"/>
    <w:rsid w:val="00011A24"/>
    <w:rsid w:val="00011B94"/>
    <w:rsid w:val="00011E69"/>
    <w:rsid w:val="000122AD"/>
    <w:rsid w:val="000125AB"/>
    <w:rsid w:val="00012B2D"/>
    <w:rsid w:val="00012EE8"/>
    <w:rsid w:val="00013131"/>
    <w:rsid w:val="00013224"/>
    <w:rsid w:val="000132A4"/>
    <w:rsid w:val="00013812"/>
    <w:rsid w:val="00013822"/>
    <w:rsid w:val="000138E2"/>
    <w:rsid w:val="00013DAF"/>
    <w:rsid w:val="00014490"/>
    <w:rsid w:val="00014799"/>
    <w:rsid w:val="00014A61"/>
    <w:rsid w:val="00014DF7"/>
    <w:rsid w:val="00015049"/>
    <w:rsid w:val="00015C3E"/>
    <w:rsid w:val="00015DB3"/>
    <w:rsid w:val="00015F7B"/>
    <w:rsid w:val="000164B3"/>
    <w:rsid w:val="000164C5"/>
    <w:rsid w:val="00016656"/>
    <w:rsid w:val="000167A1"/>
    <w:rsid w:val="00016899"/>
    <w:rsid w:val="00016957"/>
    <w:rsid w:val="0001761A"/>
    <w:rsid w:val="00017893"/>
    <w:rsid w:val="00017A30"/>
    <w:rsid w:val="00017BA7"/>
    <w:rsid w:val="00017D60"/>
    <w:rsid w:val="000203A8"/>
    <w:rsid w:val="00020509"/>
    <w:rsid w:val="0002069B"/>
    <w:rsid w:val="00020A21"/>
    <w:rsid w:val="000210BE"/>
    <w:rsid w:val="00021426"/>
    <w:rsid w:val="000216E0"/>
    <w:rsid w:val="00022E4A"/>
    <w:rsid w:val="00023187"/>
    <w:rsid w:val="00023E53"/>
    <w:rsid w:val="00024244"/>
    <w:rsid w:val="000244F4"/>
    <w:rsid w:val="000249F0"/>
    <w:rsid w:val="00024B7A"/>
    <w:rsid w:val="00025040"/>
    <w:rsid w:val="0002532D"/>
    <w:rsid w:val="000254E2"/>
    <w:rsid w:val="00025A77"/>
    <w:rsid w:val="00025AFA"/>
    <w:rsid w:val="00025BF4"/>
    <w:rsid w:val="00025EB1"/>
    <w:rsid w:val="00026106"/>
    <w:rsid w:val="000261AE"/>
    <w:rsid w:val="0002651F"/>
    <w:rsid w:val="00026908"/>
    <w:rsid w:val="0002710F"/>
    <w:rsid w:val="00027F36"/>
    <w:rsid w:val="00030264"/>
    <w:rsid w:val="00030289"/>
    <w:rsid w:val="0003064D"/>
    <w:rsid w:val="00030651"/>
    <w:rsid w:val="00030779"/>
    <w:rsid w:val="00030809"/>
    <w:rsid w:val="000309F5"/>
    <w:rsid w:val="00030F8E"/>
    <w:rsid w:val="00031400"/>
    <w:rsid w:val="0003179F"/>
    <w:rsid w:val="00031812"/>
    <w:rsid w:val="000318DD"/>
    <w:rsid w:val="00031B04"/>
    <w:rsid w:val="00031BB7"/>
    <w:rsid w:val="00032450"/>
    <w:rsid w:val="00032874"/>
    <w:rsid w:val="00032905"/>
    <w:rsid w:val="00032C09"/>
    <w:rsid w:val="000339AA"/>
    <w:rsid w:val="00033BAD"/>
    <w:rsid w:val="00033BF7"/>
    <w:rsid w:val="00034007"/>
    <w:rsid w:val="00034061"/>
    <w:rsid w:val="0003414B"/>
    <w:rsid w:val="00034609"/>
    <w:rsid w:val="00034619"/>
    <w:rsid w:val="000348BB"/>
    <w:rsid w:val="00034BB9"/>
    <w:rsid w:val="00034D23"/>
    <w:rsid w:val="00034E6E"/>
    <w:rsid w:val="00035060"/>
    <w:rsid w:val="000350C5"/>
    <w:rsid w:val="000350C6"/>
    <w:rsid w:val="0003526E"/>
    <w:rsid w:val="000353A4"/>
    <w:rsid w:val="0003547A"/>
    <w:rsid w:val="000357C9"/>
    <w:rsid w:val="00035B8F"/>
    <w:rsid w:val="00036058"/>
    <w:rsid w:val="0003708B"/>
    <w:rsid w:val="00037750"/>
    <w:rsid w:val="000378EB"/>
    <w:rsid w:val="000378F2"/>
    <w:rsid w:val="00037E2E"/>
    <w:rsid w:val="000404CA"/>
    <w:rsid w:val="0004087A"/>
    <w:rsid w:val="00040BD3"/>
    <w:rsid w:val="00040C0E"/>
    <w:rsid w:val="000412CA"/>
    <w:rsid w:val="0004138C"/>
    <w:rsid w:val="0004145B"/>
    <w:rsid w:val="000415AE"/>
    <w:rsid w:val="00041634"/>
    <w:rsid w:val="000418D9"/>
    <w:rsid w:val="000418DA"/>
    <w:rsid w:val="00041996"/>
    <w:rsid w:val="00041E81"/>
    <w:rsid w:val="00041FC3"/>
    <w:rsid w:val="00041FC8"/>
    <w:rsid w:val="000420B4"/>
    <w:rsid w:val="00042171"/>
    <w:rsid w:val="00042491"/>
    <w:rsid w:val="000426D1"/>
    <w:rsid w:val="00042AF5"/>
    <w:rsid w:val="00042BB8"/>
    <w:rsid w:val="00043336"/>
    <w:rsid w:val="00043477"/>
    <w:rsid w:val="000435EA"/>
    <w:rsid w:val="000439D8"/>
    <w:rsid w:val="00043D15"/>
    <w:rsid w:val="00043E1C"/>
    <w:rsid w:val="00043E98"/>
    <w:rsid w:val="00043FAA"/>
    <w:rsid w:val="0004446A"/>
    <w:rsid w:val="0004465A"/>
    <w:rsid w:val="000447AE"/>
    <w:rsid w:val="00044DA0"/>
    <w:rsid w:val="000451DD"/>
    <w:rsid w:val="00045993"/>
    <w:rsid w:val="00045B4D"/>
    <w:rsid w:val="00045D4E"/>
    <w:rsid w:val="00046971"/>
    <w:rsid w:val="00046A77"/>
    <w:rsid w:val="00046CB9"/>
    <w:rsid w:val="00046DEE"/>
    <w:rsid w:val="00046E38"/>
    <w:rsid w:val="000470C0"/>
    <w:rsid w:val="00047271"/>
    <w:rsid w:val="000478A8"/>
    <w:rsid w:val="00047902"/>
    <w:rsid w:val="00047B7C"/>
    <w:rsid w:val="0005000D"/>
    <w:rsid w:val="000503F7"/>
    <w:rsid w:val="0005041B"/>
    <w:rsid w:val="00050E75"/>
    <w:rsid w:val="00050E8C"/>
    <w:rsid w:val="00050F3A"/>
    <w:rsid w:val="00051028"/>
    <w:rsid w:val="00051052"/>
    <w:rsid w:val="000510E2"/>
    <w:rsid w:val="0005165A"/>
    <w:rsid w:val="000519D2"/>
    <w:rsid w:val="00052091"/>
    <w:rsid w:val="0005233F"/>
    <w:rsid w:val="000523E8"/>
    <w:rsid w:val="00052B1B"/>
    <w:rsid w:val="00052CC7"/>
    <w:rsid w:val="00052FEB"/>
    <w:rsid w:val="0005392A"/>
    <w:rsid w:val="00053A17"/>
    <w:rsid w:val="00053A2B"/>
    <w:rsid w:val="00053B0F"/>
    <w:rsid w:val="00053F7B"/>
    <w:rsid w:val="000543F9"/>
    <w:rsid w:val="000544E2"/>
    <w:rsid w:val="00054511"/>
    <w:rsid w:val="00054580"/>
    <w:rsid w:val="0005497B"/>
    <w:rsid w:val="00054A5F"/>
    <w:rsid w:val="00054D00"/>
    <w:rsid w:val="00054D3E"/>
    <w:rsid w:val="000550B5"/>
    <w:rsid w:val="000552F5"/>
    <w:rsid w:val="00055A43"/>
    <w:rsid w:val="00055C90"/>
    <w:rsid w:val="00055FCB"/>
    <w:rsid w:val="00056365"/>
    <w:rsid w:val="000569D5"/>
    <w:rsid w:val="00056D32"/>
    <w:rsid w:val="00056DC5"/>
    <w:rsid w:val="00056F8F"/>
    <w:rsid w:val="00057173"/>
    <w:rsid w:val="0005736C"/>
    <w:rsid w:val="000576DC"/>
    <w:rsid w:val="00057AAF"/>
    <w:rsid w:val="00057DF1"/>
    <w:rsid w:val="00057F99"/>
    <w:rsid w:val="00060217"/>
    <w:rsid w:val="00060293"/>
    <w:rsid w:val="000606AD"/>
    <w:rsid w:val="0006095D"/>
    <w:rsid w:val="0006117C"/>
    <w:rsid w:val="0006132E"/>
    <w:rsid w:val="0006149E"/>
    <w:rsid w:val="000614A8"/>
    <w:rsid w:val="000618C0"/>
    <w:rsid w:val="000618C6"/>
    <w:rsid w:val="00061989"/>
    <w:rsid w:val="00061AB0"/>
    <w:rsid w:val="00061FFB"/>
    <w:rsid w:val="000620D3"/>
    <w:rsid w:val="00062906"/>
    <w:rsid w:val="00062CD6"/>
    <w:rsid w:val="00062E6A"/>
    <w:rsid w:val="0006313D"/>
    <w:rsid w:val="0006341C"/>
    <w:rsid w:val="00063702"/>
    <w:rsid w:val="000637C5"/>
    <w:rsid w:val="00063821"/>
    <w:rsid w:val="00063866"/>
    <w:rsid w:val="000638E6"/>
    <w:rsid w:val="00063CB4"/>
    <w:rsid w:val="00063FB1"/>
    <w:rsid w:val="00063FC4"/>
    <w:rsid w:val="0006418F"/>
    <w:rsid w:val="000643D7"/>
    <w:rsid w:val="00064429"/>
    <w:rsid w:val="00064774"/>
    <w:rsid w:val="00064898"/>
    <w:rsid w:val="000648B0"/>
    <w:rsid w:val="00065126"/>
    <w:rsid w:val="0006513E"/>
    <w:rsid w:val="000651A4"/>
    <w:rsid w:val="000652BD"/>
    <w:rsid w:val="00065615"/>
    <w:rsid w:val="00065839"/>
    <w:rsid w:val="000658C8"/>
    <w:rsid w:val="00066208"/>
    <w:rsid w:val="0006621B"/>
    <w:rsid w:val="000663AF"/>
    <w:rsid w:val="000663D0"/>
    <w:rsid w:val="000666D0"/>
    <w:rsid w:val="00066907"/>
    <w:rsid w:val="00066B95"/>
    <w:rsid w:val="00066BE5"/>
    <w:rsid w:val="00066D93"/>
    <w:rsid w:val="00066EF7"/>
    <w:rsid w:val="00067036"/>
    <w:rsid w:val="00067590"/>
    <w:rsid w:val="000678EC"/>
    <w:rsid w:val="00067B4E"/>
    <w:rsid w:val="00067B7D"/>
    <w:rsid w:val="00067B8E"/>
    <w:rsid w:val="000705DE"/>
    <w:rsid w:val="0007062B"/>
    <w:rsid w:val="00070754"/>
    <w:rsid w:val="00070911"/>
    <w:rsid w:val="000709D7"/>
    <w:rsid w:val="00070E69"/>
    <w:rsid w:val="00070F6D"/>
    <w:rsid w:val="00071066"/>
    <w:rsid w:val="00071DAF"/>
    <w:rsid w:val="00072583"/>
    <w:rsid w:val="000727AD"/>
    <w:rsid w:val="0007296B"/>
    <w:rsid w:val="00072A3A"/>
    <w:rsid w:val="00072B13"/>
    <w:rsid w:val="00072ED5"/>
    <w:rsid w:val="00072FD3"/>
    <w:rsid w:val="000730D4"/>
    <w:rsid w:val="00073226"/>
    <w:rsid w:val="00073AD8"/>
    <w:rsid w:val="00074579"/>
    <w:rsid w:val="000745B0"/>
    <w:rsid w:val="00074724"/>
    <w:rsid w:val="000748B1"/>
    <w:rsid w:val="00074A0F"/>
    <w:rsid w:val="00074BEF"/>
    <w:rsid w:val="00074D50"/>
    <w:rsid w:val="000751D7"/>
    <w:rsid w:val="0007541F"/>
    <w:rsid w:val="0007574A"/>
    <w:rsid w:val="0007585B"/>
    <w:rsid w:val="0007590E"/>
    <w:rsid w:val="00075B33"/>
    <w:rsid w:val="00075E34"/>
    <w:rsid w:val="00076145"/>
    <w:rsid w:val="0007620F"/>
    <w:rsid w:val="000764EB"/>
    <w:rsid w:val="0007674A"/>
    <w:rsid w:val="000769CA"/>
    <w:rsid w:val="00076B03"/>
    <w:rsid w:val="000770AE"/>
    <w:rsid w:val="00077240"/>
    <w:rsid w:val="000772FC"/>
    <w:rsid w:val="000773FC"/>
    <w:rsid w:val="00077529"/>
    <w:rsid w:val="0007767C"/>
    <w:rsid w:val="000776B8"/>
    <w:rsid w:val="00077A56"/>
    <w:rsid w:val="00077E76"/>
    <w:rsid w:val="00080032"/>
    <w:rsid w:val="00080166"/>
    <w:rsid w:val="00080E1A"/>
    <w:rsid w:val="00080E87"/>
    <w:rsid w:val="000814DB"/>
    <w:rsid w:val="00081582"/>
    <w:rsid w:val="00081660"/>
    <w:rsid w:val="000816AA"/>
    <w:rsid w:val="00081922"/>
    <w:rsid w:val="00081A0C"/>
    <w:rsid w:val="00081ADA"/>
    <w:rsid w:val="00081B92"/>
    <w:rsid w:val="00081BC2"/>
    <w:rsid w:val="00081C33"/>
    <w:rsid w:val="000824EF"/>
    <w:rsid w:val="00082896"/>
    <w:rsid w:val="0008305F"/>
    <w:rsid w:val="000831DC"/>
    <w:rsid w:val="000832B2"/>
    <w:rsid w:val="00083525"/>
    <w:rsid w:val="0008385D"/>
    <w:rsid w:val="00083877"/>
    <w:rsid w:val="00083B62"/>
    <w:rsid w:val="00083D59"/>
    <w:rsid w:val="00083E71"/>
    <w:rsid w:val="00083FF4"/>
    <w:rsid w:val="00084201"/>
    <w:rsid w:val="00084275"/>
    <w:rsid w:val="000843A0"/>
    <w:rsid w:val="000845A7"/>
    <w:rsid w:val="00084943"/>
    <w:rsid w:val="00084A57"/>
    <w:rsid w:val="00085387"/>
    <w:rsid w:val="000859EE"/>
    <w:rsid w:val="00085AC9"/>
    <w:rsid w:val="00085E73"/>
    <w:rsid w:val="00085FE5"/>
    <w:rsid w:val="00086034"/>
    <w:rsid w:val="000860F2"/>
    <w:rsid w:val="00086300"/>
    <w:rsid w:val="00086767"/>
    <w:rsid w:val="0008707F"/>
    <w:rsid w:val="0008730E"/>
    <w:rsid w:val="0008734C"/>
    <w:rsid w:val="000874DF"/>
    <w:rsid w:val="000874FF"/>
    <w:rsid w:val="00087745"/>
    <w:rsid w:val="000878A6"/>
    <w:rsid w:val="000902FC"/>
    <w:rsid w:val="000903CD"/>
    <w:rsid w:val="00090953"/>
    <w:rsid w:val="000909A3"/>
    <w:rsid w:val="00090AB4"/>
    <w:rsid w:val="000910EA"/>
    <w:rsid w:val="000916F0"/>
    <w:rsid w:val="000917B7"/>
    <w:rsid w:val="000921D2"/>
    <w:rsid w:val="00092416"/>
    <w:rsid w:val="000927C4"/>
    <w:rsid w:val="00092C21"/>
    <w:rsid w:val="00092CC4"/>
    <w:rsid w:val="00092CEE"/>
    <w:rsid w:val="0009313F"/>
    <w:rsid w:val="000931EE"/>
    <w:rsid w:val="0009323E"/>
    <w:rsid w:val="00093A14"/>
    <w:rsid w:val="00093D64"/>
    <w:rsid w:val="00093F72"/>
    <w:rsid w:val="00094347"/>
    <w:rsid w:val="00094490"/>
    <w:rsid w:val="00094501"/>
    <w:rsid w:val="0009452A"/>
    <w:rsid w:val="000947B9"/>
    <w:rsid w:val="00094AED"/>
    <w:rsid w:val="000950D8"/>
    <w:rsid w:val="000951AC"/>
    <w:rsid w:val="000956CF"/>
    <w:rsid w:val="00095719"/>
    <w:rsid w:val="00095E6D"/>
    <w:rsid w:val="0009621A"/>
    <w:rsid w:val="00096225"/>
    <w:rsid w:val="0009664E"/>
    <w:rsid w:val="00096A0F"/>
    <w:rsid w:val="00096F89"/>
    <w:rsid w:val="00097161"/>
    <w:rsid w:val="00097E00"/>
    <w:rsid w:val="00097E3C"/>
    <w:rsid w:val="00097E94"/>
    <w:rsid w:val="000A0139"/>
    <w:rsid w:val="000A065E"/>
    <w:rsid w:val="000A06A3"/>
    <w:rsid w:val="000A083F"/>
    <w:rsid w:val="000A0DBD"/>
    <w:rsid w:val="000A0E9A"/>
    <w:rsid w:val="000A113B"/>
    <w:rsid w:val="000A118C"/>
    <w:rsid w:val="000A1571"/>
    <w:rsid w:val="000A16E7"/>
    <w:rsid w:val="000A176F"/>
    <w:rsid w:val="000A18ED"/>
    <w:rsid w:val="000A1B62"/>
    <w:rsid w:val="000A1CB3"/>
    <w:rsid w:val="000A21BB"/>
    <w:rsid w:val="000A295E"/>
    <w:rsid w:val="000A2D37"/>
    <w:rsid w:val="000A3114"/>
    <w:rsid w:val="000A322C"/>
    <w:rsid w:val="000A333B"/>
    <w:rsid w:val="000A3788"/>
    <w:rsid w:val="000A3A03"/>
    <w:rsid w:val="000A3AD1"/>
    <w:rsid w:val="000A3C61"/>
    <w:rsid w:val="000A3F9B"/>
    <w:rsid w:val="000A43B9"/>
    <w:rsid w:val="000A44CD"/>
    <w:rsid w:val="000A47FC"/>
    <w:rsid w:val="000A4A81"/>
    <w:rsid w:val="000A4BDF"/>
    <w:rsid w:val="000A4C0C"/>
    <w:rsid w:val="000A51F7"/>
    <w:rsid w:val="000A5885"/>
    <w:rsid w:val="000A5918"/>
    <w:rsid w:val="000A5C73"/>
    <w:rsid w:val="000A624E"/>
    <w:rsid w:val="000A6702"/>
    <w:rsid w:val="000A6751"/>
    <w:rsid w:val="000A6CC0"/>
    <w:rsid w:val="000A6D7D"/>
    <w:rsid w:val="000A6FE1"/>
    <w:rsid w:val="000A700F"/>
    <w:rsid w:val="000A72B6"/>
    <w:rsid w:val="000A7522"/>
    <w:rsid w:val="000A765C"/>
    <w:rsid w:val="000A7B48"/>
    <w:rsid w:val="000A7D49"/>
    <w:rsid w:val="000A7E76"/>
    <w:rsid w:val="000B08B1"/>
    <w:rsid w:val="000B0910"/>
    <w:rsid w:val="000B0F67"/>
    <w:rsid w:val="000B101F"/>
    <w:rsid w:val="000B1118"/>
    <w:rsid w:val="000B16F6"/>
    <w:rsid w:val="000B181B"/>
    <w:rsid w:val="000B187B"/>
    <w:rsid w:val="000B198C"/>
    <w:rsid w:val="000B1A18"/>
    <w:rsid w:val="000B1E18"/>
    <w:rsid w:val="000B1F77"/>
    <w:rsid w:val="000B2308"/>
    <w:rsid w:val="000B23C2"/>
    <w:rsid w:val="000B2E77"/>
    <w:rsid w:val="000B2FDE"/>
    <w:rsid w:val="000B3096"/>
    <w:rsid w:val="000B37EA"/>
    <w:rsid w:val="000B3D4C"/>
    <w:rsid w:val="000B3DDA"/>
    <w:rsid w:val="000B4459"/>
    <w:rsid w:val="000B4C75"/>
    <w:rsid w:val="000B4E07"/>
    <w:rsid w:val="000B53EE"/>
    <w:rsid w:val="000B59C1"/>
    <w:rsid w:val="000B5B53"/>
    <w:rsid w:val="000B5D53"/>
    <w:rsid w:val="000B5E41"/>
    <w:rsid w:val="000B5FB7"/>
    <w:rsid w:val="000B6005"/>
    <w:rsid w:val="000B61D2"/>
    <w:rsid w:val="000B627A"/>
    <w:rsid w:val="000B63F3"/>
    <w:rsid w:val="000B63FD"/>
    <w:rsid w:val="000B6517"/>
    <w:rsid w:val="000B69A2"/>
    <w:rsid w:val="000B777D"/>
    <w:rsid w:val="000B7A08"/>
    <w:rsid w:val="000C009B"/>
    <w:rsid w:val="000C00DC"/>
    <w:rsid w:val="000C0940"/>
    <w:rsid w:val="000C0BA4"/>
    <w:rsid w:val="000C0F7B"/>
    <w:rsid w:val="000C103D"/>
    <w:rsid w:val="000C13A8"/>
    <w:rsid w:val="000C18FB"/>
    <w:rsid w:val="000C24B9"/>
    <w:rsid w:val="000C293C"/>
    <w:rsid w:val="000C2A42"/>
    <w:rsid w:val="000C2C3F"/>
    <w:rsid w:val="000C2C55"/>
    <w:rsid w:val="000C33FD"/>
    <w:rsid w:val="000C35C0"/>
    <w:rsid w:val="000C36FF"/>
    <w:rsid w:val="000C3EFB"/>
    <w:rsid w:val="000C3F38"/>
    <w:rsid w:val="000C3FC8"/>
    <w:rsid w:val="000C4089"/>
    <w:rsid w:val="000C40C9"/>
    <w:rsid w:val="000C41A0"/>
    <w:rsid w:val="000C4563"/>
    <w:rsid w:val="000C482E"/>
    <w:rsid w:val="000C5345"/>
    <w:rsid w:val="000C535E"/>
    <w:rsid w:val="000C54FD"/>
    <w:rsid w:val="000C564D"/>
    <w:rsid w:val="000C5891"/>
    <w:rsid w:val="000C5B80"/>
    <w:rsid w:val="000C6038"/>
    <w:rsid w:val="000C60E6"/>
    <w:rsid w:val="000C6598"/>
    <w:rsid w:val="000C69E5"/>
    <w:rsid w:val="000C6D6B"/>
    <w:rsid w:val="000C6E9B"/>
    <w:rsid w:val="000C6EC2"/>
    <w:rsid w:val="000C6FFC"/>
    <w:rsid w:val="000C722B"/>
    <w:rsid w:val="000C7516"/>
    <w:rsid w:val="000C77BD"/>
    <w:rsid w:val="000C7CB0"/>
    <w:rsid w:val="000D016A"/>
    <w:rsid w:val="000D05D8"/>
    <w:rsid w:val="000D0A26"/>
    <w:rsid w:val="000D1247"/>
    <w:rsid w:val="000D1B56"/>
    <w:rsid w:val="000D1EC8"/>
    <w:rsid w:val="000D1F49"/>
    <w:rsid w:val="000D209A"/>
    <w:rsid w:val="000D266C"/>
    <w:rsid w:val="000D26ED"/>
    <w:rsid w:val="000D297C"/>
    <w:rsid w:val="000D2B76"/>
    <w:rsid w:val="000D3124"/>
    <w:rsid w:val="000D357B"/>
    <w:rsid w:val="000D393B"/>
    <w:rsid w:val="000D3A25"/>
    <w:rsid w:val="000D3D5C"/>
    <w:rsid w:val="000D4362"/>
    <w:rsid w:val="000D4826"/>
    <w:rsid w:val="000D4CB0"/>
    <w:rsid w:val="000D4DFA"/>
    <w:rsid w:val="000D4E31"/>
    <w:rsid w:val="000D4F9B"/>
    <w:rsid w:val="000D56BA"/>
    <w:rsid w:val="000D588C"/>
    <w:rsid w:val="000D608A"/>
    <w:rsid w:val="000D63E8"/>
    <w:rsid w:val="000D640A"/>
    <w:rsid w:val="000D6658"/>
    <w:rsid w:val="000D6934"/>
    <w:rsid w:val="000D6D8D"/>
    <w:rsid w:val="000D76D0"/>
    <w:rsid w:val="000D77C7"/>
    <w:rsid w:val="000E0125"/>
    <w:rsid w:val="000E048A"/>
    <w:rsid w:val="000E0945"/>
    <w:rsid w:val="000E17E1"/>
    <w:rsid w:val="000E17FF"/>
    <w:rsid w:val="000E1C88"/>
    <w:rsid w:val="000E22D9"/>
    <w:rsid w:val="000E254D"/>
    <w:rsid w:val="000E2706"/>
    <w:rsid w:val="000E2880"/>
    <w:rsid w:val="000E293B"/>
    <w:rsid w:val="000E31D9"/>
    <w:rsid w:val="000E33E8"/>
    <w:rsid w:val="000E3E15"/>
    <w:rsid w:val="000E41F6"/>
    <w:rsid w:val="000E42DB"/>
    <w:rsid w:val="000E446E"/>
    <w:rsid w:val="000E4C0C"/>
    <w:rsid w:val="000E4E5A"/>
    <w:rsid w:val="000E4EBB"/>
    <w:rsid w:val="000E4FBC"/>
    <w:rsid w:val="000E56DF"/>
    <w:rsid w:val="000E5D03"/>
    <w:rsid w:val="000E65B5"/>
    <w:rsid w:val="000E682B"/>
    <w:rsid w:val="000E6B70"/>
    <w:rsid w:val="000E72F9"/>
    <w:rsid w:val="000E7544"/>
    <w:rsid w:val="000E783C"/>
    <w:rsid w:val="000E797C"/>
    <w:rsid w:val="000E7A42"/>
    <w:rsid w:val="000E7CB3"/>
    <w:rsid w:val="000E7E65"/>
    <w:rsid w:val="000E7E89"/>
    <w:rsid w:val="000E7FC6"/>
    <w:rsid w:val="000F0550"/>
    <w:rsid w:val="000F0CA2"/>
    <w:rsid w:val="000F0DC9"/>
    <w:rsid w:val="000F1162"/>
    <w:rsid w:val="000F1290"/>
    <w:rsid w:val="000F1E14"/>
    <w:rsid w:val="000F1F3B"/>
    <w:rsid w:val="000F2263"/>
    <w:rsid w:val="000F246A"/>
    <w:rsid w:val="000F2510"/>
    <w:rsid w:val="000F2D25"/>
    <w:rsid w:val="000F2FB7"/>
    <w:rsid w:val="000F3224"/>
    <w:rsid w:val="000F32A4"/>
    <w:rsid w:val="000F365D"/>
    <w:rsid w:val="000F37C2"/>
    <w:rsid w:val="000F383A"/>
    <w:rsid w:val="000F3F34"/>
    <w:rsid w:val="000F4791"/>
    <w:rsid w:val="000F4DBE"/>
    <w:rsid w:val="000F50C7"/>
    <w:rsid w:val="000F58FE"/>
    <w:rsid w:val="000F5F76"/>
    <w:rsid w:val="000F619A"/>
    <w:rsid w:val="000F634A"/>
    <w:rsid w:val="000F645C"/>
    <w:rsid w:val="000F6877"/>
    <w:rsid w:val="000F6A8F"/>
    <w:rsid w:val="000F725D"/>
    <w:rsid w:val="000F7753"/>
    <w:rsid w:val="000F7B38"/>
    <w:rsid w:val="000F7DD6"/>
    <w:rsid w:val="000F7E4E"/>
    <w:rsid w:val="000F7F83"/>
    <w:rsid w:val="00100676"/>
    <w:rsid w:val="00100AAA"/>
    <w:rsid w:val="00100E0D"/>
    <w:rsid w:val="00100F0E"/>
    <w:rsid w:val="00100FE1"/>
    <w:rsid w:val="00101160"/>
    <w:rsid w:val="00101588"/>
    <w:rsid w:val="00101613"/>
    <w:rsid w:val="001019D2"/>
    <w:rsid w:val="00101A5C"/>
    <w:rsid w:val="00101E06"/>
    <w:rsid w:val="00102372"/>
    <w:rsid w:val="00102507"/>
    <w:rsid w:val="001026EB"/>
    <w:rsid w:val="00102BB9"/>
    <w:rsid w:val="00102DB8"/>
    <w:rsid w:val="001033F7"/>
    <w:rsid w:val="00103A27"/>
    <w:rsid w:val="00103EBA"/>
    <w:rsid w:val="00104585"/>
    <w:rsid w:val="00104641"/>
    <w:rsid w:val="0010481C"/>
    <w:rsid w:val="0010494C"/>
    <w:rsid w:val="00104F45"/>
    <w:rsid w:val="001055BD"/>
    <w:rsid w:val="00105897"/>
    <w:rsid w:val="00105C10"/>
    <w:rsid w:val="00105FB9"/>
    <w:rsid w:val="00106059"/>
    <w:rsid w:val="001065E7"/>
    <w:rsid w:val="001066AA"/>
    <w:rsid w:val="00106C1A"/>
    <w:rsid w:val="00106D66"/>
    <w:rsid w:val="00106DF9"/>
    <w:rsid w:val="00107424"/>
    <w:rsid w:val="001079B8"/>
    <w:rsid w:val="00107EBD"/>
    <w:rsid w:val="00110179"/>
    <w:rsid w:val="00110192"/>
    <w:rsid w:val="001110F4"/>
    <w:rsid w:val="0011116E"/>
    <w:rsid w:val="00111A7B"/>
    <w:rsid w:val="001121EE"/>
    <w:rsid w:val="0011264E"/>
    <w:rsid w:val="0011274A"/>
    <w:rsid w:val="0011286D"/>
    <w:rsid w:val="00112BD9"/>
    <w:rsid w:val="00112C55"/>
    <w:rsid w:val="00112F27"/>
    <w:rsid w:val="00113512"/>
    <w:rsid w:val="0011384E"/>
    <w:rsid w:val="0011400C"/>
    <w:rsid w:val="00114104"/>
    <w:rsid w:val="001141F5"/>
    <w:rsid w:val="00114534"/>
    <w:rsid w:val="00114700"/>
    <w:rsid w:val="00114A4E"/>
    <w:rsid w:val="00114BE0"/>
    <w:rsid w:val="00114DDE"/>
    <w:rsid w:val="001151B7"/>
    <w:rsid w:val="001153ED"/>
    <w:rsid w:val="00115588"/>
    <w:rsid w:val="00115A5C"/>
    <w:rsid w:val="0011601C"/>
    <w:rsid w:val="001161AF"/>
    <w:rsid w:val="00116512"/>
    <w:rsid w:val="00116FAA"/>
    <w:rsid w:val="0011746E"/>
    <w:rsid w:val="00117527"/>
    <w:rsid w:val="0011789A"/>
    <w:rsid w:val="00117CCF"/>
    <w:rsid w:val="00120182"/>
    <w:rsid w:val="001203C0"/>
    <w:rsid w:val="0012053C"/>
    <w:rsid w:val="00120CAF"/>
    <w:rsid w:val="00120DB7"/>
    <w:rsid w:val="00120E9E"/>
    <w:rsid w:val="00121E13"/>
    <w:rsid w:val="00121EF6"/>
    <w:rsid w:val="00122A95"/>
    <w:rsid w:val="00122DD0"/>
    <w:rsid w:val="00123097"/>
    <w:rsid w:val="001231F5"/>
    <w:rsid w:val="0012321A"/>
    <w:rsid w:val="00123712"/>
    <w:rsid w:val="00123A36"/>
    <w:rsid w:val="00123CC0"/>
    <w:rsid w:val="00124392"/>
    <w:rsid w:val="00124554"/>
    <w:rsid w:val="00124740"/>
    <w:rsid w:val="00124AB9"/>
    <w:rsid w:val="00124BD4"/>
    <w:rsid w:val="00124C80"/>
    <w:rsid w:val="00124E27"/>
    <w:rsid w:val="00124E2C"/>
    <w:rsid w:val="00124EB1"/>
    <w:rsid w:val="00124F1B"/>
    <w:rsid w:val="00125032"/>
    <w:rsid w:val="0012527F"/>
    <w:rsid w:val="001258A5"/>
    <w:rsid w:val="00126899"/>
    <w:rsid w:val="00126991"/>
    <w:rsid w:val="00126A2D"/>
    <w:rsid w:val="00126B81"/>
    <w:rsid w:val="001276CA"/>
    <w:rsid w:val="00127870"/>
    <w:rsid w:val="00127C04"/>
    <w:rsid w:val="00127CEF"/>
    <w:rsid w:val="00127D08"/>
    <w:rsid w:val="00127F05"/>
    <w:rsid w:val="0013057B"/>
    <w:rsid w:val="001305DF"/>
    <w:rsid w:val="001307FB"/>
    <w:rsid w:val="00130884"/>
    <w:rsid w:val="00130C43"/>
    <w:rsid w:val="00130CDD"/>
    <w:rsid w:val="00130E12"/>
    <w:rsid w:val="00130F8F"/>
    <w:rsid w:val="001311A1"/>
    <w:rsid w:val="00131312"/>
    <w:rsid w:val="001315C3"/>
    <w:rsid w:val="00131689"/>
    <w:rsid w:val="00131978"/>
    <w:rsid w:val="00131B02"/>
    <w:rsid w:val="00132B57"/>
    <w:rsid w:val="00132FAB"/>
    <w:rsid w:val="0013338E"/>
    <w:rsid w:val="001333C9"/>
    <w:rsid w:val="0013340E"/>
    <w:rsid w:val="001334B9"/>
    <w:rsid w:val="001334C5"/>
    <w:rsid w:val="001334D8"/>
    <w:rsid w:val="00133537"/>
    <w:rsid w:val="00133714"/>
    <w:rsid w:val="00133A79"/>
    <w:rsid w:val="00133D1D"/>
    <w:rsid w:val="00133D6D"/>
    <w:rsid w:val="00133DD7"/>
    <w:rsid w:val="00134137"/>
    <w:rsid w:val="0013474D"/>
    <w:rsid w:val="001349BB"/>
    <w:rsid w:val="00134B7A"/>
    <w:rsid w:val="00134B8B"/>
    <w:rsid w:val="00134C45"/>
    <w:rsid w:val="00134CAA"/>
    <w:rsid w:val="00134D05"/>
    <w:rsid w:val="00134F4E"/>
    <w:rsid w:val="001352B7"/>
    <w:rsid w:val="001357EF"/>
    <w:rsid w:val="00135C66"/>
    <w:rsid w:val="00135E94"/>
    <w:rsid w:val="00136013"/>
    <w:rsid w:val="00136084"/>
    <w:rsid w:val="001361D1"/>
    <w:rsid w:val="001364A1"/>
    <w:rsid w:val="001367EB"/>
    <w:rsid w:val="001368E4"/>
    <w:rsid w:val="00136A69"/>
    <w:rsid w:val="00136C49"/>
    <w:rsid w:val="00136CA3"/>
    <w:rsid w:val="00136F17"/>
    <w:rsid w:val="001371CA"/>
    <w:rsid w:val="001373B1"/>
    <w:rsid w:val="0013756A"/>
    <w:rsid w:val="001376D7"/>
    <w:rsid w:val="00137929"/>
    <w:rsid w:val="00137A36"/>
    <w:rsid w:val="00137C59"/>
    <w:rsid w:val="00137CD2"/>
    <w:rsid w:val="00137E1E"/>
    <w:rsid w:val="00137E8F"/>
    <w:rsid w:val="00137F63"/>
    <w:rsid w:val="00137FED"/>
    <w:rsid w:val="001402DB"/>
    <w:rsid w:val="001406C3"/>
    <w:rsid w:val="0014095A"/>
    <w:rsid w:val="0014115E"/>
    <w:rsid w:val="00141162"/>
    <w:rsid w:val="0014123B"/>
    <w:rsid w:val="0014157F"/>
    <w:rsid w:val="001415D3"/>
    <w:rsid w:val="00141B39"/>
    <w:rsid w:val="00141C1E"/>
    <w:rsid w:val="00141D45"/>
    <w:rsid w:val="00141EB1"/>
    <w:rsid w:val="00141F4A"/>
    <w:rsid w:val="001420B8"/>
    <w:rsid w:val="001422F5"/>
    <w:rsid w:val="001423DD"/>
    <w:rsid w:val="00142912"/>
    <w:rsid w:val="00142962"/>
    <w:rsid w:val="00142D41"/>
    <w:rsid w:val="00142F17"/>
    <w:rsid w:val="001431ED"/>
    <w:rsid w:val="001432BD"/>
    <w:rsid w:val="001432F0"/>
    <w:rsid w:val="0014338E"/>
    <w:rsid w:val="0014355C"/>
    <w:rsid w:val="00143659"/>
    <w:rsid w:val="00143DE7"/>
    <w:rsid w:val="001442E6"/>
    <w:rsid w:val="00144374"/>
    <w:rsid w:val="001443C7"/>
    <w:rsid w:val="001447DF"/>
    <w:rsid w:val="00144980"/>
    <w:rsid w:val="00144BAE"/>
    <w:rsid w:val="00144ECD"/>
    <w:rsid w:val="001452F6"/>
    <w:rsid w:val="001454A2"/>
    <w:rsid w:val="001456A0"/>
    <w:rsid w:val="00145827"/>
    <w:rsid w:val="001459D7"/>
    <w:rsid w:val="00145C67"/>
    <w:rsid w:val="00146168"/>
    <w:rsid w:val="001461CD"/>
    <w:rsid w:val="00146628"/>
    <w:rsid w:val="001468F6"/>
    <w:rsid w:val="00146958"/>
    <w:rsid w:val="00146F23"/>
    <w:rsid w:val="00146FE4"/>
    <w:rsid w:val="0014727A"/>
    <w:rsid w:val="00147587"/>
    <w:rsid w:val="00147864"/>
    <w:rsid w:val="001478C1"/>
    <w:rsid w:val="001478F7"/>
    <w:rsid w:val="001502B3"/>
    <w:rsid w:val="0015035F"/>
    <w:rsid w:val="00150E5A"/>
    <w:rsid w:val="001513E0"/>
    <w:rsid w:val="0015146E"/>
    <w:rsid w:val="00151BCA"/>
    <w:rsid w:val="00151EA0"/>
    <w:rsid w:val="001521B0"/>
    <w:rsid w:val="0015236E"/>
    <w:rsid w:val="001523D6"/>
    <w:rsid w:val="001529FE"/>
    <w:rsid w:val="00152C0B"/>
    <w:rsid w:val="00152C7D"/>
    <w:rsid w:val="00153313"/>
    <w:rsid w:val="001534B0"/>
    <w:rsid w:val="00153597"/>
    <w:rsid w:val="001536B0"/>
    <w:rsid w:val="001536D2"/>
    <w:rsid w:val="0015377D"/>
    <w:rsid w:val="001537FF"/>
    <w:rsid w:val="00153899"/>
    <w:rsid w:val="00153A93"/>
    <w:rsid w:val="00153D69"/>
    <w:rsid w:val="001548F1"/>
    <w:rsid w:val="00154A23"/>
    <w:rsid w:val="00154ABE"/>
    <w:rsid w:val="00154B8D"/>
    <w:rsid w:val="00154DED"/>
    <w:rsid w:val="00154F51"/>
    <w:rsid w:val="001553F0"/>
    <w:rsid w:val="00155DDA"/>
    <w:rsid w:val="0015623A"/>
    <w:rsid w:val="00156588"/>
    <w:rsid w:val="00156D88"/>
    <w:rsid w:val="001572C2"/>
    <w:rsid w:val="00157353"/>
    <w:rsid w:val="001573EE"/>
    <w:rsid w:val="0015758A"/>
    <w:rsid w:val="00157703"/>
    <w:rsid w:val="00157A7D"/>
    <w:rsid w:val="00157C9A"/>
    <w:rsid w:val="00157FA1"/>
    <w:rsid w:val="00160577"/>
    <w:rsid w:val="00160A36"/>
    <w:rsid w:val="00160B8F"/>
    <w:rsid w:val="00160D12"/>
    <w:rsid w:val="0016120B"/>
    <w:rsid w:val="00161A34"/>
    <w:rsid w:val="00161AFC"/>
    <w:rsid w:val="00161EB0"/>
    <w:rsid w:val="00162110"/>
    <w:rsid w:val="00162957"/>
    <w:rsid w:val="00162967"/>
    <w:rsid w:val="00162A78"/>
    <w:rsid w:val="0016399F"/>
    <w:rsid w:val="001646AC"/>
    <w:rsid w:val="00164975"/>
    <w:rsid w:val="00164DB4"/>
    <w:rsid w:val="00164EDD"/>
    <w:rsid w:val="00164FE3"/>
    <w:rsid w:val="0016519F"/>
    <w:rsid w:val="0016528A"/>
    <w:rsid w:val="001652FF"/>
    <w:rsid w:val="00165392"/>
    <w:rsid w:val="00165773"/>
    <w:rsid w:val="001657BB"/>
    <w:rsid w:val="00165B9D"/>
    <w:rsid w:val="001665A4"/>
    <w:rsid w:val="00166A54"/>
    <w:rsid w:val="00166B6D"/>
    <w:rsid w:val="00166BC0"/>
    <w:rsid w:val="00166E34"/>
    <w:rsid w:val="00167081"/>
    <w:rsid w:val="00167373"/>
    <w:rsid w:val="00167708"/>
    <w:rsid w:val="00167C75"/>
    <w:rsid w:val="00167D25"/>
    <w:rsid w:val="0017010E"/>
    <w:rsid w:val="001702DC"/>
    <w:rsid w:val="001702F9"/>
    <w:rsid w:val="00170782"/>
    <w:rsid w:val="001709AF"/>
    <w:rsid w:val="00170AF7"/>
    <w:rsid w:val="00170B47"/>
    <w:rsid w:val="00170E23"/>
    <w:rsid w:val="00170E71"/>
    <w:rsid w:val="0017123F"/>
    <w:rsid w:val="00171302"/>
    <w:rsid w:val="001714FD"/>
    <w:rsid w:val="001717B7"/>
    <w:rsid w:val="00171F3C"/>
    <w:rsid w:val="00171FAB"/>
    <w:rsid w:val="001725FB"/>
    <w:rsid w:val="0017269C"/>
    <w:rsid w:val="00172A95"/>
    <w:rsid w:val="00172AE5"/>
    <w:rsid w:val="00172C90"/>
    <w:rsid w:val="00172D93"/>
    <w:rsid w:val="001731AA"/>
    <w:rsid w:val="001731EB"/>
    <w:rsid w:val="001733C8"/>
    <w:rsid w:val="001734AA"/>
    <w:rsid w:val="001739AF"/>
    <w:rsid w:val="00173A89"/>
    <w:rsid w:val="00173B46"/>
    <w:rsid w:val="0017452B"/>
    <w:rsid w:val="001748A8"/>
    <w:rsid w:val="00174BDB"/>
    <w:rsid w:val="00174BFF"/>
    <w:rsid w:val="00174D74"/>
    <w:rsid w:val="00174DE2"/>
    <w:rsid w:val="00174DF4"/>
    <w:rsid w:val="0017503F"/>
    <w:rsid w:val="00175208"/>
    <w:rsid w:val="00175424"/>
    <w:rsid w:val="0017575D"/>
    <w:rsid w:val="00175A17"/>
    <w:rsid w:val="00175B93"/>
    <w:rsid w:val="00175D60"/>
    <w:rsid w:val="001760D7"/>
    <w:rsid w:val="00176236"/>
    <w:rsid w:val="00176275"/>
    <w:rsid w:val="0017633A"/>
    <w:rsid w:val="00176357"/>
    <w:rsid w:val="00176904"/>
    <w:rsid w:val="00176A9B"/>
    <w:rsid w:val="00176DAA"/>
    <w:rsid w:val="001776B3"/>
    <w:rsid w:val="0017771F"/>
    <w:rsid w:val="0017773E"/>
    <w:rsid w:val="0017790F"/>
    <w:rsid w:val="00177E47"/>
    <w:rsid w:val="00180104"/>
    <w:rsid w:val="0018032A"/>
    <w:rsid w:val="00180660"/>
    <w:rsid w:val="0018068F"/>
    <w:rsid w:val="00180820"/>
    <w:rsid w:val="001808D9"/>
    <w:rsid w:val="0018097E"/>
    <w:rsid w:val="001811C4"/>
    <w:rsid w:val="001811CE"/>
    <w:rsid w:val="001812A5"/>
    <w:rsid w:val="001815A1"/>
    <w:rsid w:val="00181669"/>
    <w:rsid w:val="001817B0"/>
    <w:rsid w:val="001817B7"/>
    <w:rsid w:val="001818BD"/>
    <w:rsid w:val="00181DD1"/>
    <w:rsid w:val="00181E3E"/>
    <w:rsid w:val="00182093"/>
    <w:rsid w:val="00182352"/>
    <w:rsid w:val="001829B5"/>
    <w:rsid w:val="00183228"/>
    <w:rsid w:val="00183396"/>
    <w:rsid w:val="001839D0"/>
    <w:rsid w:val="00183A8D"/>
    <w:rsid w:val="00183BE7"/>
    <w:rsid w:val="001842E9"/>
    <w:rsid w:val="001844B1"/>
    <w:rsid w:val="00184619"/>
    <w:rsid w:val="00184713"/>
    <w:rsid w:val="00185884"/>
    <w:rsid w:val="0018591A"/>
    <w:rsid w:val="00185AB7"/>
    <w:rsid w:val="00185CDA"/>
    <w:rsid w:val="00185D4D"/>
    <w:rsid w:val="00185D53"/>
    <w:rsid w:val="00185E1A"/>
    <w:rsid w:val="00185FEB"/>
    <w:rsid w:val="00186805"/>
    <w:rsid w:val="00186CD4"/>
    <w:rsid w:val="00186EBE"/>
    <w:rsid w:val="00186EE9"/>
    <w:rsid w:val="0018718F"/>
    <w:rsid w:val="00187520"/>
    <w:rsid w:val="001877A4"/>
    <w:rsid w:val="00187A90"/>
    <w:rsid w:val="00187CA3"/>
    <w:rsid w:val="00187D6F"/>
    <w:rsid w:val="00190126"/>
    <w:rsid w:val="001903A3"/>
    <w:rsid w:val="001903FB"/>
    <w:rsid w:val="0019044D"/>
    <w:rsid w:val="00190794"/>
    <w:rsid w:val="00190E97"/>
    <w:rsid w:val="00191207"/>
    <w:rsid w:val="0019141E"/>
    <w:rsid w:val="001916D8"/>
    <w:rsid w:val="00191C05"/>
    <w:rsid w:val="00191DD1"/>
    <w:rsid w:val="00191FB5"/>
    <w:rsid w:val="0019215E"/>
    <w:rsid w:val="0019216F"/>
    <w:rsid w:val="001926C7"/>
    <w:rsid w:val="00192712"/>
    <w:rsid w:val="0019279F"/>
    <w:rsid w:val="00192875"/>
    <w:rsid w:val="00192E27"/>
    <w:rsid w:val="0019305C"/>
    <w:rsid w:val="00193095"/>
    <w:rsid w:val="001930F3"/>
    <w:rsid w:val="00193533"/>
    <w:rsid w:val="00193781"/>
    <w:rsid w:val="00193D0E"/>
    <w:rsid w:val="00193E37"/>
    <w:rsid w:val="0019425D"/>
    <w:rsid w:val="00194345"/>
    <w:rsid w:val="00194413"/>
    <w:rsid w:val="00194BBE"/>
    <w:rsid w:val="00194C2F"/>
    <w:rsid w:val="00194EBD"/>
    <w:rsid w:val="00194EFA"/>
    <w:rsid w:val="00194F3F"/>
    <w:rsid w:val="001954FE"/>
    <w:rsid w:val="001955A9"/>
    <w:rsid w:val="001957DE"/>
    <w:rsid w:val="00195FF9"/>
    <w:rsid w:val="00196150"/>
    <w:rsid w:val="001967C4"/>
    <w:rsid w:val="00196852"/>
    <w:rsid w:val="001968CD"/>
    <w:rsid w:val="00196A1E"/>
    <w:rsid w:val="00196B5F"/>
    <w:rsid w:val="00196BD4"/>
    <w:rsid w:val="00196F5F"/>
    <w:rsid w:val="001976A0"/>
    <w:rsid w:val="00197D6D"/>
    <w:rsid w:val="001A006D"/>
    <w:rsid w:val="001A0207"/>
    <w:rsid w:val="001A0565"/>
    <w:rsid w:val="001A05E7"/>
    <w:rsid w:val="001A0A15"/>
    <w:rsid w:val="001A109F"/>
    <w:rsid w:val="001A129A"/>
    <w:rsid w:val="001A146F"/>
    <w:rsid w:val="001A1E52"/>
    <w:rsid w:val="001A1EBA"/>
    <w:rsid w:val="001A1EF5"/>
    <w:rsid w:val="001A20AE"/>
    <w:rsid w:val="001A24C7"/>
    <w:rsid w:val="001A39F4"/>
    <w:rsid w:val="001A43E8"/>
    <w:rsid w:val="001A46D8"/>
    <w:rsid w:val="001A4899"/>
    <w:rsid w:val="001A4A42"/>
    <w:rsid w:val="001A4C00"/>
    <w:rsid w:val="001A4E07"/>
    <w:rsid w:val="001A500A"/>
    <w:rsid w:val="001A501C"/>
    <w:rsid w:val="001A5991"/>
    <w:rsid w:val="001A59C4"/>
    <w:rsid w:val="001A5E54"/>
    <w:rsid w:val="001A602C"/>
    <w:rsid w:val="001A630E"/>
    <w:rsid w:val="001A6AFE"/>
    <w:rsid w:val="001A6BB7"/>
    <w:rsid w:val="001A6DFA"/>
    <w:rsid w:val="001A6E84"/>
    <w:rsid w:val="001A7501"/>
    <w:rsid w:val="001A7B7F"/>
    <w:rsid w:val="001A7E89"/>
    <w:rsid w:val="001A7FE9"/>
    <w:rsid w:val="001B01F8"/>
    <w:rsid w:val="001B0226"/>
    <w:rsid w:val="001B0606"/>
    <w:rsid w:val="001B095C"/>
    <w:rsid w:val="001B0E4C"/>
    <w:rsid w:val="001B1AAF"/>
    <w:rsid w:val="001B1FFA"/>
    <w:rsid w:val="001B204E"/>
    <w:rsid w:val="001B21D5"/>
    <w:rsid w:val="001B2231"/>
    <w:rsid w:val="001B2264"/>
    <w:rsid w:val="001B2401"/>
    <w:rsid w:val="001B27AA"/>
    <w:rsid w:val="001B2816"/>
    <w:rsid w:val="001B2D7B"/>
    <w:rsid w:val="001B2E0B"/>
    <w:rsid w:val="001B2E4F"/>
    <w:rsid w:val="001B2ECC"/>
    <w:rsid w:val="001B37E3"/>
    <w:rsid w:val="001B3A07"/>
    <w:rsid w:val="001B3F05"/>
    <w:rsid w:val="001B4177"/>
    <w:rsid w:val="001B4235"/>
    <w:rsid w:val="001B44F2"/>
    <w:rsid w:val="001B45AE"/>
    <w:rsid w:val="001B45E2"/>
    <w:rsid w:val="001B4822"/>
    <w:rsid w:val="001B4CA0"/>
    <w:rsid w:val="001B5361"/>
    <w:rsid w:val="001B558E"/>
    <w:rsid w:val="001B5A33"/>
    <w:rsid w:val="001B5B82"/>
    <w:rsid w:val="001B6819"/>
    <w:rsid w:val="001B6B9C"/>
    <w:rsid w:val="001B6D85"/>
    <w:rsid w:val="001B7047"/>
    <w:rsid w:val="001B7361"/>
    <w:rsid w:val="001B7B88"/>
    <w:rsid w:val="001C0203"/>
    <w:rsid w:val="001C04DA"/>
    <w:rsid w:val="001C0C8E"/>
    <w:rsid w:val="001C0F60"/>
    <w:rsid w:val="001C0FE0"/>
    <w:rsid w:val="001C1540"/>
    <w:rsid w:val="001C17B8"/>
    <w:rsid w:val="001C1B28"/>
    <w:rsid w:val="001C1C9D"/>
    <w:rsid w:val="001C1F6D"/>
    <w:rsid w:val="001C1FFD"/>
    <w:rsid w:val="001C2826"/>
    <w:rsid w:val="001C2D73"/>
    <w:rsid w:val="001C31EC"/>
    <w:rsid w:val="001C35D4"/>
    <w:rsid w:val="001C39DB"/>
    <w:rsid w:val="001C4417"/>
    <w:rsid w:val="001C48A3"/>
    <w:rsid w:val="001C49CA"/>
    <w:rsid w:val="001C4EA9"/>
    <w:rsid w:val="001C5291"/>
    <w:rsid w:val="001C57C3"/>
    <w:rsid w:val="001C59FB"/>
    <w:rsid w:val="001C5ABA"/>
    <w:rsid w:val="001C5EDA"/>
    <w:rsid w:val="001C6201"/>
    <w:rsid w:val="001C6247"/>
    <w:rsid w:val="001C6301"/>
    <w:rsid w:val="001C6570"/>
    <w:rsid w:val="001C7171"/>
    <w:rsid w:val="001C7684"/>
    <w:rsid w:val="001C77C0"/>
    <w:rsid w:val="001C7E00"/>
    <w:rsid w:val="001C7E4F"/>
    <w:rsid w:val="001C7F31"/>
    <w:rsid w:val="001C7FAF"/>
    <w:rsid w:val="001D0279"/>
    <w:rsid w:val="001D02AE"/>
    <w:rsid w:val="001D042F"/>
    <w:rsid w:val="001D048E"/>
    <w:rsid w:val="001D091B"/>
    <w:rsid w:val="001D0B1F"/>
    <w:rsid w:val="001D0B90"/>
    <w:rsid w:val="001D0E37"/>
    <w:rsid w:val="001D0ED1"/>
    <w:rsid w:val="001D0EED"/>
    <w:rsid w:val="001D1494"/>
    <w:rsid w:val="001D23EF"/>
    <w:rsid w:val="001D263E"/>
    <w:rsid w:val="001D2699"/>
    <w:rsid w:val="001D2D3E"/>
    <w:rsid w:val="001D2E99"/>
    <w:rsid w:val="001D3136"/>
    <w:rsid w:val="001D316B"/>
    <w:rsid w:val="001D328A"/>
    <w:rsid w:val="001D34EE"/>
    <w:rsid w:val="001D3778"/>
    <w:rsid w:val="001D3FE8"/>
    <w:rsid w:val="001D4138"/>
    <w:rsid w:val="001D48D6"/>
    <w:rsid w:val="001D4BC3"/>
    <w:rsid w:val="001D4CE9"/>
    <w:rsid w:val="001D54D2"/>
    <w:rsid w:val="001D58CB"/>
    <w:rsid w:val="001D5BD0"/>
    <w:rsid w:val="001D6168"/>
    <w:rsid w:val="001D6812"/>
    <w:rsid w:val="001D6E08"/>
    <w:rsid w:val="001D6E26"/>
    <w:rsid w:val="001D6F27"/>
    <w:rsid w:val="001D72D1"/>
    <w:rsid w:val="001D73DE"/>
    <w:rsid w:val="001D7AB2"/>
    <w:rsid w:val="001D7CB7"/>
    <w:rsid w:val="001E00FE"/>
    <w:rsid w:val="001E0268"/>
    <w:rsid w:val="001E068F"/>
    <w:rsid w:val="001E06A0"/>
    <w:rsid w:val="001E08E9"/>
    <w:rsid w:val="001E0A8C"/>
    <w:rsid w:val="001E0ED0"/>
    <w:rsid w:val="001E0F4D"/>
    <w:rsid w:val="001E1002"/>
    <w:rsid w:val="001E145C"/>
    <w:rsid w:val="001E1ADD"/>
    <w:rsid w:val="001E1C7A"/>
    <w:rsid w:val="001E1DFE"/>
    <w:rsid w:val="001E1E87"/>
    <w:rsid w:val="001E2151"/>
    <w:rsid w:val="001E2219"/>
    <w:rsid w:val="001E2959"/>
    <w:rsid w:val="001E2D25"/>
    <w:rsid w:val="001E31EA"/>
    <w:rsid w:val="001E3245"/>
    <w:rsid w:val="001E32BB"/>
    <w:rsid w:val="001E3452"/>
    <w:rsid w:val="001E357A"/>
    <w:rsid w:val="001E396A"/>
    <w:rsid w:val="001E3C3F"/>
    <w:rsid w:val="001E3FE4"/>
    <w:rsid w:val="001E4049"/>
    <w:rsid w:val="001E415B"/>
    <w:rsid w:val="001E41F3"/>
    <w:rsid w:val="001E4394"/>
    <w:rsid w:val="001E4598"/>
    <w:rsid w:val="001E4CEC"/>
    <w:rsid w:val="001E4F2D"/>
    <w:rsid w:val="001E5017"/>
    <w:rsid w:val="001E5142"/>
    <w:rsid w:val="001E5869"/>
    <w:rsid w:val="001E5ED4"/>
    <w:rsid w:val="001E601E"/>
    <w:rsid w:val="001E6772"/>
    <w:rsid w:val="001E6FC5"/>
    <w:rsid w:val="001E7128"/>
    <w:rsid w:val="001E7265"/>
    <w:rsid w:val="001E72B3"/>
    <w:rsid w:val="001E744F"/>
    <w:rsid w:val="001E7814"/>
    <w:rsid w:val="001E7F1A"/>
    <w:rsid w:val="001F02EE"/>
    <w:rsid w:val="001F044C"/>
    <w:rsid w:val="001F0534"/>
    <w:rsid w:val="001F063A"/>
    <w:rsid w:val="001F0658"/>
    <w:rsid w:val="001F06F0"/>
    <w:rsid w:val="001F0C93"/>
    <w:rsid w:val="001F0F5E"/>
    <w:rsid w:val="001F1128"/>
    <w:rsid w:val="001F1276"/>
    <w:rsid w:val="001F1762"/>
    <w:rsid w:val="001F17B8"/>
    <w:rsid w:val="001F1D76"/>
    <w:rsid w:val="001F2062"/>
    <w:rsid w:val="001F301F"/>
    <w:rsid w:val="001F3386"/>
    <w:rsid w:val="001F352B"/>
    <w:rsid w:val="001F3672"/>
    <w:rsid w:val="001F36D8"/>
    <w:rsid w:val="001F38CB"/>
    <w:rsid w:val="001F3A87"/>
    <w:rsid w:val="001F3C98"/>
    <w:rsid w:val="001F3D65"/>
    <w:rsid w:val="001F41D0"/>
    <w:rsid w:val="001F4BF2"/>
    <w:rsid w:val="001F4C4A"/>
    <w:rsid w:val="001F4E16"/>
    <w:rsid w:val="001F4EF1"/>
    <w:rsid w:val="001F4F40"/>
    <w:rsid w:val="001F4FE6"/>
    <w:rsid w:val="001F514A"/>
    <w:rsid w:val="001F5268"/>
    <w:rsid w:val="001F53CB"/>
    <w:rsid w:val="001F543D"/>
    <w:rsid w:val="001F5486"/>
    <w:rsid w:val="001F5781"/>
    <w:rsid w:val="001F5819"/>
    <w:rsid w:val="001F5D9C"/>
    <w:rsid w:val="001F6039"/>
    <w:rsid w:val="001F6075"/>
    <w:rsid w:val="001F613C"/>
    <w:rsid w:val="001F62C0"/>
    <w:rsid w:val="001F634B"/>
    <w:rsid w:val="001F663C"/>
    <w:rsid w:val="001F6AE8"/>
    <w:rsid w:val="001F6CC1"/>
    <w:rsid w:val="001F6EB0"/>
    <w:rsid w:val="001F6EE1"/>
    <w:rsid w:val="001F7410"/>
    <w:rsid w:val="001F77B5"/>
    <w:rsid w:val="001F797C"/>
    <w:rsid w:val="001F7C6D"/>
    <w:rsid w:val="0020093B"/>
    <w:rsid w:val="00200C19"/>
    <w:rsid w:val="00200DCC"/>
    <w:rsid w:val="002011B2"/>
    <w:rsid w:val="002013B9"/>
    <w:rsid w:val="002013D1"/>
    <w:rsid w:val="00201674"/>
    <w:rsid w:val="00201D4A"/>
    <w:rsid w:val="00201E9D"/>
    <w:rsid w:val="0020217B"/>
    <w:rsid w:val="00202745"/>
    <w:rsid w:val="002027EF"/>
    <w:rsid w:val="00202ABC"/>
    <w:rsid w:val="00202F44"/>
    <w:rsid w:val="002030F4"/>
    <w:rsid w:val="00203302"/>
    <w:rsid w:val="0020350B"/>
    <w:rsid w:val="00203771"/>
    <w:rsid w:val="0020396D"/>
    <w:rsid w:val="00203ACF"/>
    <w:rsid w:val="00203B16"/>
    <w:rsid w:val="00203B7E"/>
    <w:rsid w:val="00203C31"/>
    <w:rsid w:val="00203C92"/>
    <w:rsid w:val="002041D4"/>
    <w:rsid w:val="0020454B"/>
    <w:rsid w:val="0020496F"/>
    <w:rsid w:val="002053D1"/>
    <w:rsid w:val="002057AC"/>
    <w:rsid w:val="00205824"/>
    <w:rsid w:val="002059CB"/>
    <w:rsid w:val="00205FCF"/>
    <w:rsid w:val="0020612D"/>
    <w:rsid w:val="002063D1"/>
    <w:rsid w:val="00206920"/>
    <w:rsid w:val="00206AE6"/>
    <w:rsid w:val="00206B34"/>
    <w:rsid w:val="00206C65"/>
    <w:rsid w:val="00206CD2"/>
    <w:rsid w:val="00206F90"/>
    <w:rsid w:val="0020711D"/>
    <w:rsid w:val="002071B7"/>
    <w:rsid w:val="00207516"/>
    <w:rsid w:val="0020756C"/>
    <w:rsid w:val="00207697"/>
    <w:rsid w:val="00207799"/>
    <w:rsid w:val="00207922"/>
    <w:rsid w:val="00207AE4"/>
    <w:rsid w:val="00207D48"/>
    <w:rsid w:val="00207EE3"/>
    <w:rsid w:val="0021002B"/>
    <w:rsid w:val="002105B1"/>
    <w:rsid w:val="00210687"/>
    <w:rsid w:val="0021094D"/>
    <w:rsid w:val="00210DE4"/>
    <w:rsid w:val="00210DF7"/>
    <w:rsid w:val="0021143F"/>
    <w:rsid w:val="0021170A"/>
    <w:rsid w:val="00211B03"/>
    <w:rsid w:val="00211FE5"/>
    <w:rsid w:val="002122D2"/>
    <w:rsid w:val="00213307"/>
    <w:rsid w:val="002148B3"/>
    <w:rsid w:val="00214987"/>
    <w:rsid w:val="00214A41"/>
    <w:rsid w:val="00214F5E"/>
    <w:rsid w:val="0021506C"/>
    <w:rsid w:val="00215639"/>
    <w:rsid w:val="00215922"/>
    <w:rsid w:val="00215CDB"/>
    <w:rsid w:val="00216363"/>
    <w:rsid w:val="0021648D"/>
    <w:rsid w:val="0021672B"/>
    <w:rsid w:val="00216A76"/>
    <w:rsid w:val="00216AF3"/>
    <w:rsid w:val="00216C76"/>
    <w:rsid w:val="00216C7A"/>
    <w:rsid w:val="00216D36"/>
    <w:rsid w:val="00216E70"/>
    <w:rsid w:val="00217016"/>
    <w:rsid w:val="002170DE"/>
    <w:rsid w:val="00217186"/>
    <w:rsid w:val="002173B7"/>
    <w:rsid w:val="0021756A"/>
    <w:rsid w:val="002177A3"/>
    <w:rsid w:val="00217982"/>
    <w:rsid w:val="00217CE3"/>
    <w:rsid w:val="00217D3B"/>
    <w:rsid w:val="002202E0"/>
    <w:rsid w:val="0022081E"/>
    <w:rsid w:val="00220A30"/>
    <w:rsid w:val="00220BCD"/>
    <w:rsid w:val="00221332"/>
    <w:rsid w:val="00221AE7"/>
    <w:rsid w:val="00221EC1"/>
    <w:rsid w:val="00221F52"/>
    <w:rsid w:val="00222D3B"/>
    <w:rsid w:val="0022335D"/>
    <w:rsid w:val="002234F5"/>
    <w:rsid w:val="00223681"/>
    <w:rsid w:val="00223DC9"/>
    <w:rsid w:val="00223ED2"/>
    <w:rsid w:val="00224020"/>
    <w:rsid w:val="0022444C"/>
    <w:rsid w:val="0022547F"/>
    <w:rsid w:val="002255E1"/>
    <w:rsid w:val="002258A1"/>
    <w:rsid w:val="00225988"/>
    <w:rsid w:val="00225CB7"/>
    <w:rsid w:val="00225F8E"/>
    <w:rsid w:val="002261C4"/>
    <w:rsid w:val="00226479"/>
    <w:rsid w:val="00226C24"/>
    <w:rsid w:val="00226DDB"/>
    <w:rsid w:val="002274A3"/>
    <w:rsid w:val="002277CB"/>
    <w:rsid w:val="002279B8"/>
    <w:rsid w:val="00227C9A"/>
    <w:rsid w:val="00227EC6"/>
    <w:rsid w:val="00230008"/>
    <w:rsid w:val="00230288"/>
    <w:rsid w:val="00230468"/>
    <w:rsid w:val="002305FD"/>
    <w:rsid w:val="00230691"/>
    <w:rsid w:val="00230722"/>
    <w:rsid w:val="002307E3"/>
    <w:rsid w:val="00230970"/>
    <w:rsid w:val="00230C68"/>
    <w:rsid w:val="00230FCA"/>
    <w:rsid w:val="00231073"/>
    <w:rsid w:val="0023135C"/>
    <w:rsid w:val="0023190E"/>
    <w:rsid w:val="00231DB5"/>
    <w:rsid w:val="00231F5D"/>
    <w:rsid w:val="002321FC"/>
    <w:rsid w:val="0023252E"/>
    <w:rsid w:val="002325D0"/>
    <w:rsid w:val="0023362D"/>
    <w:rsid w:val="00233AA1"/>
    <w:rsid w:val="00233C47"/>
    <w:rsid w:val="00233CD6"/>
    <w:rsid w:val="00233E47"/>
    <w:rsid w:val="0023435F"/>
    <w:rsid w:val="00234517"/>
    <w:rsid w:val="00234597"/>
    <w:rsid w:val="00234C85"/>
    <w:rsid w:val="00234CF8"/>
    <w:rsid w:val="00235140"/>
    <w:rsid w:val="002356BB"/>
    <w:rsid w:val="00235717"/>
    <w:rsid w:val="00235AC5"/>
    <w:rsid w:val="00235F3E"/>
    <w:rsid w:val="00236138"/>
    <w:rsid w:val="00236CB2"/>
    <w:rsid w:val="00236E84"/>
    <w:rsid w:val="00236EAD"/>
    <w:rsid w:val="00236FB3"/>
    <w:rsid w:val="00237486"/>
    <w:rsid w:val="002376B7"/>
    <w:rsid w:val="00237A22"/>
    <w:rsid w:val="00237E9F"/>
    <w:rsid w:val="00237F9A"/>
    <w:rsid w:val="0024082A"/>
    <w:rsid w:val="00240DA3"/>
    <w:rsid w:val="00240E0C"/>
    <w:rsid w:val="002411B1"/>
    <w:rsid w:val="002411D0"/>
    <w:rsid w:val="002412CB"/>
    <w:rsid w:val="00241594"/>
    <w:rsid w:val="00241604"/>
    <w:rsid w:val="002416CC"/>
    <w:rsid w:val="00241A62"/>
    <w:rsid w:val="00241B9C"/>
    <w:rsid w:val="00241F06"/>
    <w:rsid w:val="00242057"/>
    <w:rsid w:val="00242884"/>
    <w:rsid w:val="00243154"/>
    <w:rsid w:val="002432E0"/>
    <w:rsid w:val="002433C1"/>
    <w:rsid w:val="00243606"/>
    <w:rsid w:val="00243DFE"/>
    <w:rsid w:val="00243E0C"/>
    <w:rsid w:val="00243F53"/>
    <w:rsid w:val="00244414"/>
    <w:rsid w:val="00244C11"/>
    <w:rsid w:val="00244CFD"/>
    <w:rsid w:val="0024513E"/>
    <w:rsid w:val="002454E1"/>
    <w:rsid w:val="002458A0"/>
    <w:rsid w:val="002458FB"/>
    <w:rsid w:val="0024591E"/>
    <w:rsid w:val="002459C9"/>
    <w:rsid w:val="00245C7D"/>
    <w:rsid w:val="00245CB8"/>
    <w:rsid w:val="00245D18"/>
    <w:rsid w:val="0024607A"/>
    <w:rsid w:val="002463D6"/>
    <w:rsid w:val="00246571"/>
    <w:rsid w:val="00246597"/>
    <w:rsid w:val="00246671"/>
    <w:rsid w:val="00246A05"/>
    <w:rsid w:val="00246CCF"/>
    <w:rsid w:val="002477F6"/>
    <w:rsid w:val="002478B4"/>
    <w:rsid w:val="0024797B"/>
    <w:rsid w:val="00250018"/>
    <w:rsid w:val="00250081"/>
    <w:rsid w:val="00250125"/>
    <w:rsid w:val="0025042D"/>
    <w:rsid w:val="00250611"/>
    <w:rsid w:val="00250781"/>
    <w:rsid w:val="00250BCB"/>
    <w:rsid w:val="0025108E"/>
    <w:rsid w:val="002512C1"/>
    <w:rsid w:val="00251772"/>
    <w:rsid w:val="00251BE3"/>
    <w:rsid w:val="002522A0"/>
    <w:rsid w:val="0025251A"/>
    <w:rsid w:val="00252CA6"/>
    <w:rsid w:val="00252D89"/>
    <w:rsid w:val="00253019"/>
    <w:rsid w:val="00253DB0"/>
    <w:rsid w:val="0025422F"/>
    <w:rsid w:val="002545B1"/>
    <w:rsid w:val="002549CC"/>
    <w:rsid w:val="00254DBF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3AF"/>
    <w:rsid w:val="0025645C"/>
    <w:rsid w:val="002568E2"/>
    <w:rsid w:val="00256901"/>
    <w:rsid w:val="00256C57"/>
    <w:rsid w:val="00256C78"/>
    <w:rsid w:val="002577CF"/>
    <w:rsid w:val="00257E0E"/>
    <w:rsid w:val="00257E2D"/>
    <w:rsid w:val="00260218"/>
    <w:rsid w:val="002603FD"/>
    <w:rsid w:val="00260895"/>
    <w:rsid w:val="002608C8"/>
    <w:rsid w:val="00260AFE"/>
    <w:rsid w:val="00260C82"/>
    <w:rsid w:val="00260E5C"/>
    <w:rsid w:val="00260FAC"/>
    <w:rsid w:val="002612A2"/>
    <w:rsid w:val="002613F7"/>
    <w:rsid w:val="0026180A"/>
    <w:rsid w:val="00261D80"/>
    <w:rsid w:val="00261F73"/>
    <w:rsid w:val="00262100"/>
    <w:rsid w:val="0026219D"/>
    <w:rsid w:val="0026228B"/>
    <w:rsid w:val="002627B5"/>
    <w:rsid w:val="002627FF"/>
    <w:rsid w:val="00262D2C"/>
    <w:rsid w:val="00262D9B"/>
    <w:rsid w:val="00262E4F"/>
    <w:rsid w:val="00262FC5"/>
    <w:rsid w:val="0026309C"/>
    <w:rsid w:val="002630D7"/>
    <w:rsid w:val="002633FD"/>
    <w:rsid w:val="0026350E"/>
    <w:rsid w:val="00263581"/>
    <w:rsid w:val="00263DC8"/>
    <w:rsid w:val="00263E4E"/>
    <w:rsid w:val="002640FA"/>
    <w:rsid w:val="002642D4"/>
    <w:rsid w:val="0026462B"/>
    <w:rsid w:val="002656C7"/>
    <w:rsid w:val="0026575A"/>
    <w:rsid w:val="002658C0"/>
    <w:rsid w:val="00265BBE"/>
    <w:rsid w:val="00265CCF"/>
    <w:rsid w:val="002662B7"/>
    <w:rsid w:val="00266394"/>
    <w:rsid w:val="002663FE"/>
    <w:rsid w:val="0026681B"/>
    <w:rsid w:val="00266BC6"/>
    <w:rsid w:val="0026728E"/>
    <w:rsid w:val="00267691"/>
    <w:rsid w:val="00267D40"/>
    <w:rsid w:val="00267F3C"/>
    <w:rsid w:val="00267FF7"/>
    <w:rsid w:val="00270155"/>
    <w:rsid w:val="0027034F"/>
    <w:rsid w:val="002708A8"/>
    <w:rsid w:val="00270A79"/>
    <w:rsid w:val="00270A8E"/>
    <w:rsid w:val="00270B40"/>
    <w:rsid w:val="00270E30"/>
    <w:rsid w:val="00270E72"/>
    <w:rsid w:val="0027110C"/>
    <w:rsid w:val="00271240"/>
    <w:rsid w:val="0027134C"/>
    <w:rsid w:val="0027160E"/>
    <w:rsid w:val="0027189E"/>
    <w:rsid w:val="00271927"/>
    <w:rsid w:val="00271AC4"/>
    <w:rsid w:val="00271BE0"/>
    <w:rsid w:val="00271C92"/>
    <w:rsid w:val="00271E6C"/>
    <w:rsid w:val="00272126"/>
    <w:rsid w:val="002722A1"/>
    <w:rsid w:val="0027233A"/>
    <w:rsid w:val="00272370"/>
    <w:rsid w:val="00272884"/>
    <w:rsid w:val="00272914"/>
    <w:rsid w:val="00272B02"/>
    <w:rsid w:val="00273226"/>
    <w:rsid w:val="00273776"/>
    <w:rsid w:val="00273900"/>
    <w:rsid w:val="00273903"/>
    <w:rsid w:val="00274395"/>
    <w:rsid w:val="0027498A"/>
    <w:rsid w:val="00275428"/>
    <w:rsid w:val="00275A0D"/>
    <w:rsid w:val="00275D12"/>
    <w:rsid w:val="0027626B"/>
    <w:rsid w:val="002762F3"/>
    <w:rsid w:val="00276894"/>
    <w:rsid w:val="00277301"/>
    <w:rsid w:val="002774A8"/>
    <w:rsid w:val="002776A0"/>
    <w:rsid w:val="0027781E"/>
    <w:rsid w:val="00277D30"/>
    <w:rsid w:val="00277F13"/>
    <w:rsid w:val="00277F45"/>
    <w:rsid w:val="002801CF"/>
    <w:rsid w:val="002806D5"/>
    <w:rsid w:val="002809E9"/>
    <w:rsid w:val="00280C27"/>
    <w:rsid w:val="0028108C"/>
    <w:rsid w:val="002810F1"/>
    <w:rsid w:val="00281166"/>
    <w:rsid w:val="0028132E"/>
    <w:rsid w:val="002813AA"/>
    <w:rsid w:val="002818CC"/>
    <w:rsid w:val="00281C15"/>
    <w:rsid w:val="00281CBF"/>
    <w:rsid w:val="00281D24"/>
    <w:rsid w:val="00281DA1"/>
    <w:rsid w:val="00281DA4"/>
    <w:rsid w:val="002822D6"/>
    <w:rsid w:val="002825DB"/>
    <w:rsid w:val="00282A70"/>
    <w:rsid w:val="0028333C"/>
    <w:rsid w:val="002834F8"/>
    <w:rsid w:val="00283507"/>
    <w:rsid w:val="00283BB0"/>
    <w:rsid w:val="0028407C"/>
    <w:rsid w:val="0028409F"/>
    <w:rsid w:val="002846C1"/>
    <w:rsid w:val="002848F2"/>
    <w:rsid w:val="00284A2B"/>
    <w:rsid w:val="00284C53"/>
    <w:rsid w:val="00284CB3"/>
    <w:rsid w:val="00284CE9"/>
    <w:rsid w:val="002860CE"/>
    <w:rsid w:val="00286173"/>
    <w:rsid w:val="002861B3"/>
    <w:rsid w:val="002861DD"/>
    <w:rsid w:val="00286475"/>
    <w:rsid w:val="0028657D"/>
    <w:rsid w:val="002869CD"/>
    <w:rsid w:val="00286A1F"/>
    <w:rsid w:val="00286C9B"/>
    <w:rsid w:val="00286EFD"/>
    <w:rsid w:val="002870BC"/>
    <w:rsid w:val="0028755E"/>
    <w:rsid w:val="00287A85"/>
    <w:rsid w:val="00287C98"/>
    <w:rsid w:val="00287F88"/>
    <w:rsid w:val="00287F9F"/>
    <w:rsid w:val="002900D4"/>
    <w:rsid w:val="00290325"/>
    <w:rsid w:val="00290AEE"/>
    <w:rsid w:val="002910B4"/>
    <w:rsid w:val="00291247"/>
    <w:rsid w:val="002912D4"/>
    <w:rsid w:val="002913BA"/>
    <w:rsid w:val="00291569"/>
    <w:rsid w:val="00291715"/>
    <w:rsid w:val="00291810"/>
    <w:rsid w:val="00291883"/>
    <w:rsid w:val="00291A2A"/>
    <w:rsid w:val="00291C24"/>
    <w:rsid w:val="00291F7C"/>
    <w:rsid w:val="002922EA"/>
    <w:rsid w:val="0029352B"/>
    <w:rsid w:val="002935C3"/>
    <w:rsid w:val="002936E2"/>
    <w:rsid w:val="002939CF"/>
    <w:rsid w:val="00293B7D"/>
    <w:rsid w:val="00294153"/>
    <w:rsid w:val="00294309"/>
    <w:rsid w:val="00294B37"/>
    <w:rsid w:val="00294D33"/>
    <w:rsid w:val="00295037"/>
    <w:rsid w:val="00295728"/>
    <w:rsid w:val="002958F3"/>
    <w:rsid w:val="00295DC3"/>
    <w:rsid w:val="002965AE"/>
    <w:rsid w:val="002965F8"/>
    <w:rsid w:val="00296681"/>
    <w:rsid w:val="00296728"/>
    <w:rsid w:val="00296793"/>
    <w:rsid w:val="002968C0"/>
    <w:rsid w:val="00296910"/>
    <w:rsid w:val="00296F8E"/>
    <w:rsid w:val="00296FAB"/>
    <w:rsid w:val="002974FB"/>
    <w:rsid w:val="002979F1"/>
    <w:rsid w:val="002A0225"/>
    <w:rsid w:val="002A07B9"/>
    <w:rsid w:val="002A09BA"/>
    <w:rsid w:val="002A0C26"/>
    <w:rsid w:val="002A0EA0"/>
    <w:rsid w:val="002A187E"/>
    <w:rsid w:val="002A1884"/>
    <w:rsid w:val="002A1956"/>
    <w:rsid w:val="002A1EFD"/>
    <w:rsid w:val="002A2392"/>
    <w:rsid w:val="002A25F2"/>
    <w:rsid w:val="002A263F"/>
    <w:rsid w:val="002A272F"/>
    <w:rsid w:val="002A2E80"/>
    <w:rsid w:val="002A2E86"/>
    <w:rsid w:val="002A2ED4"/>
    <w:rsid w:val="002A3279"/>
    <w:rsid w:val="002A32F0"/>
    <w:rsid w:val="002A3527"/>
    <w:rsid w:val="002A38E2"/>
    <w:rsid w:val="002A394B"/>
    <w:rsid w:val="002A3B0C"/>
    <w:rsid w:val="002A445B"/>
    <w:rsid w:val="002A48A6"/>
    <w:rsid w:val="002A4A4E"/>
    <w:rsid w:val="002A4C13"/>
    <w:rsid w:val="002A4E26"/>
    <w:rsid w:val="002A4F2A"/>
    <w:rsid w:val="002A53C8"/>
    <w:rsid w:val="002A5662"/>
    <w:rsid w:val="002A57EF"/>
    <w:rsid w:val="002A596A"/>
    <w:rsid w:val="002A5BB0"/>
    <w:rsid w:val="002A5CCC"/>
    <w:rsid w:val="002A5CF1"/>
    <w:rsid w:val="002A640E"/>
    <w:rsid w:val="002A6439"/>
    <w:rsid w:val="002A660C"/>
    <w:rsid w:val="002A668D"/>
    <w:rsid w:val="002A6711"/>
    <w:rsid w:val="002A6AA7"/>
    <w:rsid w:val="002A6CCF"/>
    <w:rsid w:val="002A6DA6"/>
    <w:rsid w:val="002A71FA"/>
    <w:rsid w:val="002A7275"/>
    <w:rsid w:val="002A763A"/>
    <w:rsid w:val="002A7939"/>
    <w:rsid w:val="002B0779"/>
    <w:rsid w:val="002B0A87"/>
    <w:rsid w:val="002B0FBE"/>
    <w:rsid w:val="002B11F1"/>
    <w:rsid w:val="002B11F9"/>
    <w:rsid w:val="002B19F9"/>
    <w:rsid w:val="002B1E74"/>
    <w:rsid w:val="002B2172"/>
    <w:rsid w:val="002B2482"/>
    <w:rsid w:val="002B2636"/>
    <w:rsid w:val="002B2796"/>
    <w:rsid w:val="002B29A0"/>
    <w:rsid w:val="002B2AB6"/>
    <w:rsid w:val="002B2CF5"/>
    <w:rsid w:val="002B2DF5"/>
    <w:rsid w:val="002B31CA"/>
    <w:rsid w:val="002B32BF"/>
    <w:rsid w:val="002B4144"/>
    <w:rsid w:val="002B41F3"/>
    <w:rsid w:val="002B4425"/>
    <w:rsid w:val="002B4F0D"/>
    <w:rsid w:val="002B4F64"/>
    <w:rsid w:val="002B55BF"/>
    <w:rsid w:val="002B5AC0"/>
    <w:rsid w:val="002B5B76"/>
    <w:rsid w:val="002B5CB9"/>
    <w:rsid w:val="002B5EB5"/>
    <w:rsid w:val="002B7149"/>
    <w:rsid w:val="002B71D8"/>
    <w:rsid w:val="002B71DF"/>
    <w:rsid w:val="002B7577"/>
    <w:rsid w:val="002B76F9"/>
    <w:rsid w:val="002B77F5"/>
    <w:rsid w:val="002C0284"/>
    <w:rsid w:val="002C02C1"/>
    <w:rsid w:val="002C0386"/>
    <w:rsid w:val="002C0B05"/>
    <w:rsid w:val="002C1111"/>
    <w:rsid w:val="002C1747"/>
    <w:rsid w:val="002C1942"/>
    <w:rsid w:val="002C1BD5"/>
    <w:rsid w:val="002C1DA6"/>
    <w:rsid w:val="002C1E9E"/>
    <w:rsid w:val="002C1EC5"/>
    <w:rsid w:val="002C2012"/>
    <w:rsid w:val="002C22F9"/>
    <w:rsid w:val="002C25AB"/>
    <w:rsid w:val="002C2634"/>
    <w:rsid w:val="002C372F"/>
    <w:rsid w:val="002C3949"/>
    <w:rsid w:val="002C3BB4"/>
    <w:rsid w:val="002C42D4"/>
    <w:rsid w:val="002C4588"/>
    <w:rsid w:val="002C4705"/>
    <w:rsid w:val="002C4956"/>
    <w:rsid w:val="002C49F2"/>
    <w:rsid w:val="002C4E54"/>
    <w:rsid w:val="002C4E73"/>
    <w:rsid w:val="002C4EFF"/>
    <w:rsid w:val="002C5197"/>
    <w:rsid w:val="002C5289"/>
    <w:rsid w:val="002C5A0A"/>
    <w:rsid w:val="002C6161"/>
    <w:rsid w:val="002C61BB"/>
    <w:rsid w:val="002C61EB"/>
    <w:rsid w:val="002C6534"/>
    <w:rsid w:val="002C6550"/>
    <w:rsid w:val="002C6597"/>
    <w:rsid w:val="002C6692"/>
    <w:rsid w:val="002C6B5F"/>
    <w:rsid w:val="002C6C7B"/>
    <w:rsid w:val="002C6E1C"/>
    <w:rsid w:val="002C6F5E"/>
    <w:rsid w:val="002C70CC"/>
    <w:rsid w:val="002C7294"/>
    <w:rsid w:val="002C7308"/>
    <w:rsid w:val="002C7598"/>
    <w:rsid w:val="002C78CA"/>
    <w:rsid w:val="002C7909"/>
    <w:rsid w:val="002C7F50"/>
    <w:rsid w:val="002D0207"/>
    <w:rsid w:val="002D05CA"/>
    <w:rsid w:val="002D0640"/>
    <w:rsid w:val="002D0898"/>
    <w:rsid w:val="002D0907"/>
    <w:rsid w:val="002D0BFA"/>
    <w:rsid w:val="002D0E97"/>
    <w:rsid w:val="002D0EA3"/>
    <w:rsid w:val="002D1048"/>
    <w:rsid w:val="002D12B5"/>
    <w:rsid w:val="002D1444"/>
    <w:rsid w:val="002D1C8B"/>
    <w:rsid w:val="002D1F0C"/>
    <w:rsid w:val="002D220A"/>
    <w:rsid w:val="002D222A"/>
    <w:rsid w:val="002D2326"/>
    <w:rsid w:val="002D2485"/>
    <w:rsid w:val="002D2590"/>
    <w:rsid w:val="002D25FB"/>
    <w:rsid w:val="002D2A02"/>
    <w:rsid w:val="002D2B7D"/>
    <w:rsid w:val="002D34AF"/>
    <w:rsid w:val="002D3B1E"/>
    <w:rsid w:val="002D3CBD"/>
    <w:rsid w:val="002D3F92"/>
    <w:rsid w:val="002D4823"/>
    <w:rsid w:val="002D4963"/>
    <w:rsid w:val="002D4A85"/>
    <w:rsid w:val="002D4BE7"/>
    <w:rsid w:val="002D522F"/>
    <w:rsid w:val="002D529E"/>
    <w:rsid w:val="002D5386"/>
    <w:rsid w:val="002D54B7"/>
    <w:rsid w:val="002D55BB"/>
    <w:rsid w:val="002D58FF"/>
    <w:rsid w:val="002D5BA2"/>
    <w:rsid w:val="002D5CCC"/>
    <w:rsid w:val="002D5F75"/>
    <w:rsid w:val="002D5FD8"/>
    <w:rsid w:val="002D68CA"/>
    <w:rsid w:val="002D6D09"/>
    <w:rsid w:val="002D6F38"/>
    <w:rsid w:val="002D746F"/>
    <w:rsid w:val="002D751B"/>
    <w:rsid w:val="002D7A18"/>
    <w:rsid w:val="002D7B39"/>
    <w:rsid w:val="002E03E6"/>
    <w:rsid w:val="002E0506"/>
    <w:rsid w:val="002E06F5"/>
    <w:rsid w:val="002E1239"/>
    <w:rsid w:val="002E15B2"/>
    <w:rsid w:val="002E1650"/>
    <w:rsid w:val="002E1A8F"/>
    <w:rsid w:val="002E1A9C"/>
    <w:rsid w:val="002E26C6"/>
    <w:rsid w:val="002E2885"/>
    <w:rsid w:val="002E2993"/>
    <w:rsid w:val="002E3146"/>
    <w:rsid w:val="002E3E28"/>
    <w:rsid w:val="002E404E"/>
    <w:rsid w:val="002E4052"/>
    <w:rsid w:val="002E4135"/>
    <w:rsid w:val="002E444E"/>
    <w:rsid w:val="002E4672"/>
    <w:rsid w:val="002E4753"/>
    <w:rsid w:val="002E481B"/>
    <w:rsid w:val="002E496C"/>
    <w:rsid w:val="002E49F9"/>
    <w:rsid w:val="002E4D31"/>
    <w:rsid w:val="002E51F9"/>
    <w:rsid w:val="002E53DF"/>
    <w:rsid w:val="002E5422"/>
    <w:rsid w:val="002E57C9"/>
    <w:rsid w:val="002E5934"/>
    <w:rsid w:val="002E5967"/>
    <w:rsid w:val="002E5D78"/>
    <w:rsid w:val="002E5DCA"/>
    <w:rsid w:val="002E5E5A"/>
    <w:rsid w:val="002E5F0F"/>
    <w:rsid w:val="002E5FC7"/>
    <w:rsid w:val="002E601E"/>
    <w:rsid w:val="002E6768"/>
    <w:rsid w:val="002E6CB6"/>
    <w:rsid w:val="002E6CD4"/>
    <w:rsid w:val="002E6DD4"/>
    <w:rsid w:val="002E6F97"/>
    <w:rsid w:val="002E708F"/>
    <w:rsid w:val="002E7144"/>
    <w:rsid w:val="002E74CC"/>
    <w:rsid w:val="002E74FD"/>
    <w:rsid w:val="002E7744"/>
    <w:rsid w:val="002E7C93"/>
    <w:rsid w:val="002E7D50"/>
    <w:rsid w:val="002F065E"/>
    <w:rsid w:val="002F06D2"/>
    <w:rsid w:val="002F0B52"/>
    <w:rsid w:val="002F0C52"/>
    <w:rsid w:val="002F0D1F"/>
    <w:rsid w:val="002F0F6B"/>
    <w:rsid w:val="002F12C0"/>
    <w:rsid w:val="002F13F1"/>
    <w:rsid w:val="002F1422"/>
    <w:rsid w:val="002F148D"/>
    <w:rsid w:val="002F14E9"/>
    <w:rsid w:val="002F17CE"/>
    <w:rsid w:val="002F17D9"/>
    <w:rsid w:val="002F1906"/>
    <w:rsid w:val="002F1EFA"/>
    <w:rsid w:val="002F27BC"/>
    <w:rsid w:val="002F2E18"/>
    <w:rsid w:val="002F347D"/>
    <w:rsid w:val="002F3527"/>
    <w:rsid w:val="002F3B98"/>
    <w:rsid w:val="002F3BD8"/>
    <w:rsid w:val="002F3C14"/>
    <w:rsid w:val="002F3FCE"/>
    <w:rsid w:val="002F4674"/>
    <w:rsid w:val="002F4A43"/>
    <w:rsid w:val="002F4CA2"/>
    <w:rsid w:val="002F4DBF"/>
    <w:rsid w:val="002F5375"/>
    <w:rsid w:val="002F54C2"/>
    <w:rsid w:val="002F56B8"/>
    <w:rsid w:val="002F5930"/>
    <w:rsid w:val="002F5F0A"/>
    <w:rsid w:val="002F637B"/>
    <w:rsid w:val="002F6A87"/>
    <w:rsid w:val="002F6B3B"/>
    <w:rsid w:val="002F6BEB"/>
    <w:rsid w:val="002F6BED"/>
    <w:rsid w:val="002F6CAC"/>
    <w:rsid w:val="002F6F3E"/>
    <w:rsid w:val="002F7033"/>
    <w:rsid w:val="002F7479"/>
    <w:rsid w:val="002F7734"/>
    <w:rsid w:val="002F7A97"/>
    <w:rsid w:val="002F7C91"/>
    <w:rsid w:val="0030007E"/>
    <w:rsid w:val="003000A7"/>
    <w:rsid w:val="00300408"/>
    <w:rsid w:val="00300632"/>
    <w:rsid w:val="00300830"/>
    <w:rsid w:val="00300B1C"/>
    <w:rsid w:val="00300C5E"/>
    <w:rsid w:val="003012AC"/>
    <w:rsid w:val="00301441"/>
    <w:rsid w:val="003014F7"/>
    <w:rsid w:val="00301572"/>
    <w:rsid w:val="003019B0"/>
    <w:rsid w:val="00301CAE"/>
    <w:rsid w:val="00301D52"/>
    <w:rsid w:val="00302240"/>
    <w:rsid w:val="0030239C"/>
    <w:rsid w:val="00302652"/>
    <w:rsid w:val="003026A7"/>
    <w:rsid w:val="00302908"/>
    <w:rsid w:val="00302A2D"/>
    <w:rsid w:val="00302A49"/>
    <w:rsid w:val="00302B51"/>
    <w:rsid w:val="00302D13"/>
    <w:rsid w:val="00303777"/>
    <w:rsid w:val="003038BD"/>
    <w:rsid w:val="003038EB"/>
    <w:rsid w:val="00303AA2"/>
    <w:rsid w:val="00303B89"/>
    <w:rsid w:val="003042D9"/>
    <w:rsid w:val="00304481"/>
    <w:rsid w:val="00304A40"/>
    <w:rsid w:val="00304E3C"/>
    <w:rsid w:val="003051E2"/>
    <w:rsid w:val="00305455"/>
    <w:rsid w:val="00305653"/>
    <w:rsid w:val="0030589D"/>
    <w:rsid w:val="00305A66"/>
    <w:rsid w:val="00305B42"/>
    <w:rsid w:val="00305CE8"/>
    <w:rsid w:val="00305DA8"/>
    <w:rsid w:val="00305FFB"/>
    <w:rsid w:val="003060F4"/>
    <w:rsid w:val="00306173"/>
    <w:rsid w:val="00306383"/>
    <w:rsid w:val="00306519"/>
    <w:rsid w:val="00306F8E"/>
    <w:rsid w:val="00307139"/>
    <w:rsid w:val="00307599"/>
    <w:rsid w:val="0030770D"/>
    <w:rsid w:val="0030770E"/>
    <w:rsid w:val="00307C96"/>
    <w:rsid w:val="003100CC"/>
    <w:rsid w:val="003101C8"/>
    <w:rsid w:val="00310BEA"/>
    <w:rsid w:val="00310EA3"/>
    <w:rsid w:val="00311206"/>
    <w:rsid w:val="00311CB3"/>
    <w:rsid w:val="00311FB2"/>
    <w:rsid w:val="00312175"/>
    <w:rsid w:val="00312F7A"/>
    <w:rsid w:val="00313025"/>
    <w:rsid w:val="0031352F"/>
    <w:rsid w:val="0031357A"/>
    <w:rsid w:val="00313902"/>
    <w:rsid w:val="00313A82"/>
    <w:rsid w:val="00313D07"/>
    <w:rsid w:val="00313D17"/>
    <w:rsid w:val="00313E6D"/>
    <w:rsid w:val="00313F4D"/>
    <w:rsid w:val="00314136"/>
    <w:rsid w:val="003141DE"/>
    <w:rsid w:val="0031448F"/>
    <w:rsid w:val="0031460A"/>
    <w:rsid w:val="00314868"/>
    <w:rsid w:val="0031489F"/>
    <w:rsid w:val="0031496C"/>
    <w:rsid w:val="00314FA0"/>
    <w:rsid w:val="003154F6"/>
    <w:rsid w:val="00315B37"/>
    <w:rsid w:val="00315DAF"/>
    <w:rsid w:val="00316034"/>
    <w:rsid w:val="003164A4"/>
    <w:rsid w:val="00316549"/>
    <w:rsid w:val="003166DF"/>
    <w:rsid w:val="003166E5"/>
    <w:rsid w:val="003168F4"/>
    <w:rsid w:val="00316CEE"/>
    <w:rsid w:val="00316D4F"/>
    <w:rsid w:val="00317161"/>
    <w:rsid w:val="003171B7"/>
    <w:rsid w:val="00317220"/>
    <w:rsid w:val="00317296"/>
    <w:rsid w:val="003174CC"/>
    <w:rsid w:val="00317B0E"/>
    <w:rsid w:val="00317DB4"/>
    <w:rsid w:val="00317DF5"/>
    <w:rsid w:val="00317E53"/>
    <w:rsid w:val="00320160"/>
    <w:rsid w:val="003202D1"/>
    <w:rsid w:val="003203A5"/>
    <w:rsid w:val="0032080E"/>
    <w:rsid w:val="00320891"/>
    <w:rsid w:val="00320ABE"/>
    <w:rsid w:val="00320AD5"/>
    <w:rsid w:val="00320AF4"/>
    <w:rsid w:val="00320CC9"/>
    <w:rsid w:val="00320E9C"/>
    <w:rsid w:val="00320FD2"/>
    <w:rsid w:val="00321DC5"/>
    <w:rsid w:val="00321DDD"/>
    <w:rsid w:val="00322596"/>
    <w:rsid w:val="00322649"/>
    <w:rsid w:val="003229B3"/>
    <w:rsid w:val="00323199"/>
    <w:rsid w:val="0032335B"/>
    <w:rsid w:val="00323412"/>
    <w:rsid w:val="003235C4"/>
    <w:rsid w:val="0032394D"/>
    <w:rsid w:val="00323A06"/>
    <w:rsid w:val="00323B1F"/>
    <w:rsid w:val="003240C2"/>
    <w:rsid w:val="0032454A"/>
    <w:rsid w:val="003247CB"/>
    <w:rsid w:val="00324C83"/>
    <w:rsid w:val="00324D79"/>
    <w:rsid w:val="003250F9"/>
    <w:rsid w:val="0032515C"/>
    <w:rsid w:val="003252D3"/>
    <w:rsid w:val="0032547E"/>
    <w:rsid w:val="00325827"/>
    <w:rsid w:val="00325860"/>
    <w:rsid w:val="0032596F"/>
    <w:rsid w:val="0032614C"/>
    <w:rsid w:val="003262A9"/>
    <w:rsid w:val="00326330"/>
    <w:rsid w:val="00326479"/>
    <w:rsid w:val="00326592"/>
    <w:rsid w:val="00326B6E"/>
    <w:rsid w:val="00326D00"/>
    <w:rsid w:val="00326D1C"/>
    <w:rsid w:val="00327274"/>
    <w:rsid w:val="00327544"/>
    <w:rsid w:val="0032781D"/>
    <w:rsid w:val="003279FB"/>
    <w:rsid w:val="00330153"/>
    <w:rsid w:val="003305B7"/>
    <w:rsid w:val="0033064E"/>
    <w:rsid w:val="00330823"/>
    <w:rsid w:val="00331316"/>
    <w:rsid w:val="0033136C"/>
    <w:rsid w:val="0033163C"/>
    <w:rsid w:val="0033169B"/>
    <w:rsid w:val="0033186E"/>
    <w:rsid w:val="00331C7A"/>
    <w:rsid w:val="00332753"/>
    <w:rsid w:val="00332AA0"/>
    <w:rsid w:val="00332BBD"/>
    <w:rsid w:val="00332CC3"/>
    <w:rsid w:val="00332D9C"/>
    <w:rsid w:val="00332EEA"/>
    <w:rsid w:val="00332F54"/>
    <w:rsid w:val="003331D9"/>
    <w:rsid w:val="003332E7"/>
    <w:rsid w:val="00333302"/>
    <w:rsid w:val="003335E8"/>
    <w:rsid w:val="00333D4A"/>
    <w:rsid w:val="003342EC"/>
    <w:rsid w:val="00334E45"/>
    <w:rsid w:val="00335899"/>
    <w:rsid w:val="003359FC"/>
    <w:rsid w:val="00335A1C"/>
    <w:rsid w:val="00335A7C"/>
    <w:rsid w:val="00335DA3"/>
    <w:rsid w:val="0033633D"/>
    <w:rsid w:val="00336432"/>
    <w:rsid w:val="00336445"/>
    <w:rsid w:val="003366D4"/>
    <w:rsid w:val="00336766"/>
    <w:rsid w:val="0033688D"/>
    <w:rsid w:val="00336A92"/>
    <w:rsid w:val="003370B8"/>
    <w:rsid w:val="003371A8"/>
    <w:rsid w:val="00337C4B"/>
    <w:rsid w:val="00340493"/>
    <w:rsid w:val="003404E1"/>
    <w:rsid w:val="003406F7"/>
    <w:rsid w:val="00340D13"/>
    <w:rsid w:val="00341579"/>
    <w:rsid w:val="00341581"/>
    <w:rsid w:val="00341691"/>
    <w:rsid w:val="003418ED"/>
    <w:rsid w:val="00341BD1"/>
    <w:rsid w:val="00341F40"/>
    <w:rsid w:val="0034233B"/>
    <w:rsid w:val="0034269B"/>
    <w:rsid w:val="003426B0"/>
    <w:rsid w:val="00342A39"/>
    <w:rsid w:val="00342D3D"/>
    <w:rsid w:val="00342D41"/>
    <w:rsid w:val="00342F5B"/>
    <w:rsid w:val="0034352A"/>
    <w:rsid w:val="00343741"/>
    <w:rsid w:val="00343B8A"/>
    <w:rsid w:val="00343BE8"/>
    <w:rsid w:val="00343C5E"/>
    <w:rsid w:val="00343C90"/>
    <w:rsid w:val="00343E46"/>
    <w:rsid w:val="00344383"/>
    <w:rsid w:val="0034495C"/>
    <w:rsid w:val="00344AAA"/>
    <w:rsid w:val="00344CA7"/>
    <w:rsid w:val="00344DAD"/>
    <w:rsid w:val="00344F8E"/>
    <w:rsid w:val="0034515B"/>
    <w:rsid w:val="00345392"/>
    <w:rsid w:val="003455D1"/>
    <w:rsid w:val="0034576D"/>
    <w:rsid w:val="00345A9F"/>
    <w:rsid w:val="00345EA6"/>
    <w:rsid w:val="00345F0D"/>
    <w:rsid w:val="0034629D"/>
    <w:rsid w:val="0034643A"/>
    <w:rsid w:val="00346A51"/>
    <w:rsid w:val="00346F63"/>
    <w:rsid w:val="00346FD9"/>
    <w:rsid w:val="003470A8"/>
    <w:rsid w:val="0034738A"/>
    <w:rsid w:val="003473BE"/>
    <w:rsid w:val="003473EE"/>
    <w:rsid w:val="00347685"/>
    <w:rsid w:val="003477AD"/>
    <w:rsid w:val="003478AE"/>
    <w:rsid w:val="00347DC6"/>
    <w:rsid w:val="0035048B"/>
    <w:rsid w:val="00350B22"/>
    <w:rsid w:val="00350EBC"/>
    <w:rsid w:val="00350FB9"/>
    <w:rsid w:val="00351498"/>
    <w:rsid w:val="003515AC"/>
    <w:rsid w:val="00351B25"/>
    <w:rsid w:val="00351E64"/>
    <w:rsid w:val="00351E7D"/>
    <w:rsid w:val="00351EA0"/>
    <w:rsid w:val="00351F54"/>
    <w:rsid w:val="00352105"/>
    <w:rsid w:val="00352845"/>
    <w:rsid w:val="003528C9"/>
    <w:rsid w:val="00352ACD"/>
    <w:rsid w:val="00352D64"/>
    <w:rsid w:val="003530B8"/>
    <w:rsid w:val="0035333D"/>
    <w:rsid w:val="00353360"/>
    <w:rsid w:val="00353484"/>
    <w:rsid w:val="00353C0E"/>
    <w:rsid w:val="00354CAC"/>
    <w:rsid w:val="003551EB"/>
    <w:rsid w:val="00355306"/>
    <w:rsid w:val="00355425"/>
    <w:rsid w:val="003557E6"/>
    <w:rsid w:val="00356130"/>
    <w:rsid w:val="003562B8"/>
    <w:rsid w:val="00356442"/>
    <w:rsid w:val="003564E2"/>
    <w:rsid w:val="003573F2"/>
    <w:rsid w:val="0035757D"/>
    <w:rsid w:val="0036015F"/>
    <w:rsid w:val="003601BE"/>
    <w:rsid w:val="003604EC"/>
    <w:rsid w:val="00360558"/>
    <w:rsid w:val="003605BF"/>
    <w:rsid w:val="00360F5E"/>
    <w:rsid w:val="00361352"/>
    <w:rsid w:val="00361654"/>
    <w:rsid w:val="003622C4"/>
    <w:rsid w:val="0036233C"/>
    <w:rsid w:val="00362467"/>
    <w:rsid w:val="00362B27"/>
    <w:rsid w:val="00362EC5"/>
    <w:rsid w:val="003632B4"/>
    <w:rsid w:val="00363AE3"/>
    <w:rsid w:val="00363F78"/>
    <w:rsid w:val="003643EF"/>
    <w:rsid w:val="00364561"/>
    <w:rsid w:val="0036459F"/>
    <w:rsid w:val="003647C0"/>
    <w:rsid w:val="00364884"/>
    <w:rsid w:val="0036504F"/>
    <w:rsid w:val="003652D6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E44"/>
    <w:rsid w:val="00367ECB"/>
    <w:rsid w:val="00367F30"/>
    <w:rsid w:val="003703B4"/>
    <w:rsid w:val="0037044E"/>
    <w:rsid w:val="0037061F"/>
    <w:rsid w:val="003708F4"/>
    <w:rsid w:val="0037113E"/>
    <w:rsid w:val="003715EA"/>
    <w:rsid w:val="00371866"/>
    <w:rsid w:val="00371AD0"/>
    <w:rsid w:val="00371CDA"/>
    <w:rsid w:val="00371D57"/>
    <w:rsid w:val="0037297F"/>
    <w:rsid w:val="00372A78"/>
    <w:rsid w:val="00372A90"/>
    <w:rsid w:val="00372C31"/>
    <w:rsid w:val="00372DD2"/>
    <w:rsid w:val="00372E7E"/>
    <w:rsid w:val="00372F7B"/>
    <w:rsid w:val="00373616"/>
    <w:rsid w:val="00373643"/>
    <w:rsid w:val="003736A0"/>
    <w:rsid w:val="003736F5"/>
    <w:rsid w:val="00373780"/>
    <w:rsid w:val="00373DE6"/>
    <w:rsid w:val="00373E66"/>
    <w:rsid w:val="003743E4"/>
    <w:rsid w:val="00374B3E"/>
    <w:rsid w:val="00374E7E"/>
    <w:rsid w:val="00374F9F"/>
    <w:rsid w:val="0037513F"/>
    <w:rsid w:val="003752FB"/>
    <w:rsid w:val="0037545E"/>
    <w:rsid w:val="0037555C"/>
    <w:rsid w:val="003755DD"/>
    <w:rsid w:val="00375AA9"/>
    <w:rsid w:val="00375C03"/>
    <w:rsid w:val="00376104"/>
    <w:rsid w:val="0037676D"/>
    <w:rsid w:val="0037696D"/>
    <w:rsid w:val="00376C4A"/>
    <w:rsid w:val="003771E3"/>
    <w:rsid w:val="00377591"/>
    <w:rsid w:val="0037767E"/>
    <w:rsid w:val="00377C15"/>
    <w:rsid w:val="00380181"/>
    <w:rsid w:val="0038038A"/>
    <w:rsid w:val="0038040B"/>
    <w:rsid w:val="00380474"/>
    <w:rsid w:val="0038076C"/>
    <w:rsid w:val="003808BC"/>
    <w:rsid w:val="00380D76"/>
    <w:rsid w:val="00380FAE"/>
    <w:rsid w:val="0038126B"/>
    <w:rsid w:val="00381330"/>
    <w:rsid w:val="00381448"/>
    <w:rsid w:val="0038150E"/>
    <w:rsid w:val="00381689"/>
    <w:rsid w:val="003819A5"/>
    <w:rsid w:val="00381A82"/>
    <w:rsid w:val="00382016"/>
    <w:rsid w:val="00382223"/>
    <w:rsid w:val="0038233D"/>
    <w:rsid w:val="00382449"/>
    <w:rsid w:val="00382585"/>
    <w:rsid w:val="00382949"/>
    <w:rsid w:val="00382B4F"/>
    <w:rsid w:val="00382CE0"/>
    <w:rsid w:val="00382CEA"/>
    <w:rsid w:val="00382E6F"/>
    <w:rsid w:val="00382FBA"/>
    <w:rsid w:val="00383486"/>
    <w:rsid w:val="0038368E"/>
    <w:rsid w:val="0038381F"/>
    <w:rsid w:val="00383835"/>
    <w:rsid w:val="003838BE"/>
    <w:rsid w:val="003838D9"/>
    <w:rsid w:val="003840BC"/>
    <w:rsid w:val="0038420A"/>
    <w:rsid w:val="0038422A"/>
    <w:rsid w:val="0038433F"/>
    <w:rsid w:val="0038443A"/>
    <w:rsid w:val="00384527"/>
    <w:rsid w:val="00384A6F"/>
    <w:rsid w:val="00384DD9"/>
    <w:rsid w:val="00385051"/>
    <w:rsid w:val="003858D3"/>
    <w:rsid w:val="00385E58"/>
    <w:rsid w:val="00385E7D"/>
    <w:rsid w:val="00386112"/>
    <w:rsid w:val="003862BE"/>
    <w:rsid w:val="003864F6"/>
    <w:rsid w:val="00386561"/>
    <w:rsid w:val="003867CC"/>
    <w:rsid w:val="00386BA0"/>
    <w:rsid w:val="0038712F"/>
    <w:rsid w:val="003872C1"/>
    <w:rsid w:val="003874BE"/>
    <w:rsid w:val="00387876"/>
    <w:rsid w:val="00387986"/>
    <w:rsid w:val="00387A07"/>
    <w:rsid w:val="00387C98"/>
    <w:rsid w:val="003906D3"/>
    <w:rsid w:val="00390977"/>
    <w:rsid w:val="003913A0"/>
    <w:rsid w:val="003913C4"/>
    <w:rsid w:val="003914AE"/>
    <w:rsid w:val="00391590"/>
    <w:rsid w:val="003916EC"/>
    <w:rsid w:val="00391DD1"/>
    <w:rsid w:val="00391ED2"/>
    <w:rsid w:val="003921AE"/>
    <w:rsid w:val="0039244A"/>
    <w:rsid w:val="003929A0"/>
    <w:rsid w:val="00392A59"/>
    <w:rsid w:val="003930B6"/>
    <w:rsid w:val="0039363E"/>
    <w:rsid w:val="00393650"/>
    <w:rsid w:val="00393657"/>
    <w:rsid w:val="00393D67"/>
    <w:rsid w:val="00393F5A"/>
    <w:rsid w:val="00394083"/>
    <w:rsid w:val="0039422E"/>
    <w:rsid w:val="00394522"/>
    <w:rsid w:val="003947B8"/>
    <w:rsid w:val="00394B8D"/>
    <w:rsid w:val="00394C77"/>
    <w:rsid w:val="00394FE9"/>
    <w:rsid w:val="00395061"/>
    <w:rsid w:val="0039518B"/>
    <w:rsid w:val="00395265"/>
    <w:rsid w:val="0039527D"/>
    <w:rsid w:val="00395460"/>
    <w:rsid w:val="00395922"/>
    <w:rsid w:val="00395BA2"/>
    <w:rsid w:val="00395D8E"/>
    <w:rsid w:val="0039613E"/>
    <w:rsid w:val="00396164"/>
    <w:rsid w:val="00396992"/>
    <w:rsid w:val="003969F4"/>
    <w:rsid w:val="00396E8C"/>
    <w:rsid w:val="003971D9"/>
    <w:rsid w:val="00397275"/>
    <w:rsid w:val="003973A0"/>
    <w:rsid w:val="003979B1"/>
    <w:rsid w:val="00397A9A"/>
    <w:rsid w:val="00397FEF"/>
    <w:rsid w:val="003A008C"/>
    <w:rsid w:val="003A0108"/>
    <w:rsid w:val="003A0688"/>
    <w:rsid w:val="003A0C39"/>
    <w:rsid w:val="003A0E24"/>
    <w:rsid w:val="003A0ECB"/>
    <w:rsid w:val="003A0F72"/>
    <w:rsid w:val="003A106F"/>
    <w:rsid w:val="003A107B"/>
    <w:rsid w:val="003A1160"/>
    <w:rsid w:val="003A1CA2"/>
    <w:rsid w:val="003A2219"/>
    <w:rsid w:val="003A2848"/>
    <w:rsid w:val="003A2C42"/>
    <w:rsid w:val="003A2F63"/>
    <w:rsid w:val="003A306A"/>
    <w:rsid w:val="003A33DC"/>
    <w:rsid w:val="003A33EA"/>
    <w:rsid w:val="003A3404"/>
    <w:rsid w:val="003A3551"/>
    <w:rsid w:val="003A35D7"/>
    <w:rsid w:val="003A3745"/>
    <w:rsid w:val="003A3794"/>
    <w:rsid w:val="003A383B"/>
    <w:rsid w:val="003A3AAC"/>
    <w:rsid w:val="003A3BC6"/>
    <w:rsid w:val="003A3D8B"/>
    <w:rsid w:val="003A4313"/>
    <w:rsid w:val="003A47D5"/>
    <w:rsid w:val="003A490C"/>
    <w:rsid w:val="003A53D7"/>
    <w:rsid w:val="003A5459"/>
    <w:rsid w:val="003A56A0"/>
    <w:rsid w:val="003A5715"/>
    <w:rsid w:val="003A5B74"/>
    <w:rsid w:val="003A5B79"/>
    <w:rsid w:val="003A5BF8"/>
    <w:rsid w:val="003A61CF"/>
    <w:rsid w:val="003A6311"/>
    <w:rsid w:val="003A6441"/>
    <w:rsid w:val="003A64A8"/>
    <w:rsid w:val="003A64DF"/>
    <w:rsid w:val="003A6736"/>
    <w:rsid w:val="003A6957"/>
    <w:rsid w:val="003A6AF1"/>
    <w:rsid w:val="003A6AF3"/>
    <w:rsid w:val="003A6BE8"/>
    <w:rsid w:val="003A6CE9"/>
    <w:rsid w:val="003A6F38"/>
    <w:rsid w:val="003A7162"/>
    <w:rsid w:val="003A72FC"/>
    <w:rsid w:val="003A7648"/>
    <w:rsid w:val="003A76D0"/>
    <w:rsid w:val="003A7921"/>
    <w:rsid w:val="003A7956"/>
    <w:rsid w:val="003A7C03"/>
    <w:rsid w:val="003A7EC6"/>
    <w:rsid w:val="003A7F9B"/>
    <w:rsid w:val="003B07AE"/>
    <w:rsid w:val="003B07B9"/>
    <w:rsid w:val="003B0C47"/>
    <w:rsid w:val="003B0D85"/>
    <w:rsid w:val="003B0EAB"/>
    <w:rsid w:val="003B0F23"/>
    <w:rsid w:val="003B0F28"/>
    <w:rsid w:val="003B12B2"/>
    <w:rsid w:val="003B1AC0"/>
    <w:rsid w:val="003B1ED2"/>
    <w:rsid w:val="003B1FEB"/>
    <w:rsid w:val="003B2E2B"/>
    <w:rsid w:val="003B2E80"/>
    <w:rsid w:val="003B2EC7"/>
    <w:rsid w:val="003B2FDE"/>
    <w:rsid w:val="003B318B"/>
    <w:rsid w:val="003B34D7"/>
    <w:rsid w:val="003B37C4"/>
    <w:rsid w:val="003B3B55"/>
    <w:rsid w:val="003B4006"/>
    <w:rsid w:val="003B40F2"/>
    <w:rsid w:val="003B4227"/>
    <w:rsid w:val="003B4489"/>
    <w:rsid w:val="003B460F"/>
    <w:rsid w:val="003B47D9"/>
    <w:rsid w:val="003B47EB"/>
    <w:rsid w:val="003B487E"/>
    <w:rsid w:val="003B4939"/>
    <w:rsid w:val="003B4C17"/>
    <w:rsid w:val="003B5375"/>
    <w:rsid w:val="003B56A2"/>
    <w:rsid w:val="003B5B17"/>
    <w:rsid w:val="003B5BD3"/>
    <w:rsid w:val="003B5C52"/>
    <w:rsid w:val="003B5DB9"/>
    <w:rsid w:val="003B6007"/>
    <w:rsid w:val="003B60D7"/>
    <w:rsid w:val="003B619E"/>
    <w:rsid w:val="003B6511"/>
    <w:rsid w:val="003B6597"/>
    <w:rsid w:val="003B674F"/>
    <w:rsid w:val="003B73D4"/>
    <w:rsid w:val="003B7949"/>
    <w:rsid w:val="003B7A80"/>
    <w:rsid w:val="003C0932"/>
    <w:rsid w:val="003C0CD5"/>
    <w:rsid w:val="003C0D55"/>
    <w:rsid w:val="003C1591"/>
    <w:rsid w:val="003C1729"/>
    <w:rsid w:val="003C1F50"/>
    <w:rsid w:val="003C1FE6"/>
    <w:rsid w:val="003C21CF"/>
    <w:rsid w:val="003C2211"/>
    <w:rsid w:val="003C2C86"/>
    <w:rsid w:val="003C329E"/>
    <w:rsid w:val="003C3417"/>
    <w:rsid w:val="003C3504"/>
    <w:rsid w:val="003C3874"/>
    <w:rsid w:val="003C425D"/>
    <w:rsid w:val="003C432D"/>
    <w:rsid w:val="003C4A70"/>
    <w:rsid w:val="003C4AFF"/>
    <w:rsid w:val="003C4DA8"/>
    <w:rsid w:val="003C54ED"/>
    <w:rsid w:val="003C550B"/>
    <w:rsid w:val="003C5511"/>
    <w:rsid w:val="003C5B70"/>
    <w:rsid w:val="003C5DE3"/>
    <w:rsid w:val="003C5F24"/>
    <w:rsid w:val="003C627C"/>
    <w:rsid w:val="003C62C3"/>
    <w:rsid w:val="003C6406"/>
    <w:rsid w:val="003C640B"/>
    <w:rsid w:val="003C65CA"/>
    <w:rsid w:val="003C661A"/>
    <w:rsid w:val="003C67B4"/>
    <w:rsid w:val="003C6C39"/>
    <w:rsid w:val="003C6C99"/>
    <w:rsid w:val="003C707D"/>
    <w:rsid w:val="003C70A7"/>
    <w:rsid w:val="003C73FC"/>
    <w:rsid w:val="003C77AF"/>
    <w:rsid w:val="003D00F2"/>
    <w:rsid w:val="003D08E6"/>
    <w:rsid w:val="003D103A"/>
    <w:rsid w:val="003D105F"/>
    <w:rsid w:val="003D117E"/>
    <w:rsid w:val="003D1821"/>
    <w:rsid w:val="003D1D14"/>
    <w:rsid w:val="003D1E8B"/>
    <w:rsid w:val="003D1E8C"/>
    <w:rsid w:val="003D266E"/>
    <w:rsid w:val="003D26F9"/>
    <w:rsid w:val="003D27C6"/>
    <w:rsid w:val="003D2978"/>
    <w:rsid w:val="003D29B8"/>
    <w:rsid w:val="003D3101"/>
    <w:rsid w:val="003D31AA"/>
    <w:rsid w:val="003D33B2"/>
    <w:rsid w:val="003D33F6"/>
    <w:rsid w:val="003D34E5"/>
    <w:rsid w:val="003D3BE2"/>
    <w:rsid w:val="003D3FA4"/>
    <w:rsid w:val="003D3FB9"/>
    <w:rsid w:val="003D4197"/>
    <w:rsid w:val="003D43E9"/>
    <w:rsid w:val="003D459A"/>
    <w:rsid w:val="003D45B8"/>
    <w:rsid w:val="003D46FF"/>
    <w:rsid w:val="003D4811"/>
    <w:rsid w:val="003D4BC9"/>
    <w:rsid w:val="003D4C8E"/>
    <w:rsid w:val="003D4CF4"/>
    <w:rsid w:val="003D4DF9"/>
    <w:rsid w:val="003D4F0E"/>
    <w:rsid w:val="003D517A"/>
    <w:rsid w:val="003D5187"/>
    <w:rsid w:val="003D5A7C"/>
    <w:rsid w:val="003D5BAA"/>
    <w:rsid w:val="003D5CD7"/>
    <w:rsid w:val="003D5D41"/>
    <w:rsid w:val="003D5EEE"/>
    <w:rsid w:val="003D665D"/>
    <w:rsid w:val="003D67B0"/>
    <w:rsid w:val="003D70EE"/>
    <w:rsid w:val="003D732A"/>
    <w:rsid w:val="003D79B0"/>
    <w:rsid w:val="003D7BB0"/>
    <w:rsid w:val="003D7C4C"/>
    <w:rsid w:val="003D7FE0"/>
    <w:rsid w:val="003E011F"/>
    <w:rsid w:val="003E0C2E"/>
    <w:rsid w:val="003E0D7D"/>
    <w:rsid w:val="003E0DF9"/>
    <w:rsid w:val="003E1197"/>
    <w:rsid w:val="003E14E8"/>
    <w:rsid w:val="003E1A42"/>
    <w:rsid w:val="003E1C57"/>
    <w:rsid w:val="003E2016"/>
    <w:rsid w:val="003E22FA"/>
    <w:rsid w:val="003E2353"/>
    <w:rsid w:val="003E23B4"/>
    <w:rsid w:val="003E2799"/>
    <w:rsid w:val="003E2C12"/>
    <w:rsid w:val="003E30FD"/>
    <w:rsid w:val="003E3194"/>
    <w:rsid w:val="003E340E"/>
    <w:rsid w:val="003E3573"/>
    <w:rsid w:val="003E3794"/>
    <w:rsid w:val="003E3F75"/>
    <w:rsid w:val="003E4350"/>
    <w:rsid w:val="003E43A9"/>
    <w:rsid w:val="003E441C"/>
    <w:rsid w:val="003E505A"/>
    <w:rsid w:val="003E50E5"/>
    <w:rsid w:val="003E5268"/>
    <w:rsid w:val="003E5C23"/>
    <w:rsid w:val="003E5F0F"/>
    <w:rsid w:val="003E6012"/>
    <w:rsid w:val="003E6196"/>
    <w:rsid w:val="003E619D"/>
    <w:rsid w:val="003E619F"/>
    <w:rsid w:val="003E6289"/>
    <w:rsid w:val="003E7268"/>
    <w:rsid w:val="003E7484"/>
    <w:rsid w:val="003E792D"/>
    <w:rsid w:val="003E7CAF"/>
    <w:rsid w:val="003E7F88"/>
    <w:rsid w:val="003F04C0"/>
    <w:rsid w:val="003F0A59"/>
    <w:rsid w:val="003F0BC8"/>
    <w:rsid w:val="003F0C0A"/>
    <w:rsid w:val="003F0C57"/>
    <w:rsid w:val="003F0C70"/>
    <w:rsid w:val="003F0D6C"/>
    <w:rsid w:val="003F1409"/>
    <w:rsid w:val="003F15BF"/>
    <w:rsid w:val="003F160C"/>
    <w:rsid w:val="003F171E"/>
    <w:rsid w:val="003F1946"/>
    <w:rsid w:val="003F1AF7"/>
    <w:rsid w:val="003F1D6F"/>
    <w:rsid w:val="003F1E17"/>
    <w:rsid w:val="003F207F"/>
    <w:rsid w:val="003F20F8"/>
    <w:rsid w:val="003F2512"/>
    <w:rsid w:val="003F266E"/>
    <w:rsid w:val="003F26FD"/>
    <w:rsid w:val="003F2CA9"/>
    <w:rsid w:val="003F2FC7"/>
    <w:rsid w:val="003F31B8"/>
    <w:rsid w:val="003F32FB"/>
    <w:rsid w:val="003F3595"/>
    <w:rsid w:val="003F3986"/>
    <w:rsid w:val="003F3991"/>
    <w:rsid w:val="003F3AB5"/>
    <w:rsid w:val="003F44FA"/>
    <w:rsid w:val="003F45D6"/>
    <w:rsid w:val="003F46BD"/>
    <w:rsid w:val="003F4925"/>
    <w:rsid w:val="003F4930"/>
    <w:rsid w:val="003F5871"/>
    <w:rsid w:val="003F5B90"/>
    <w:rsid w:val="003F600C"/>
    <w:rsid w:val="003F6373"/>
    <w:rsid w:val="003F6538"/>
    <w:rsid w:val="003F6876"/>
    <w:rsid w:val="003F68DD"/>
    <w:rsid w:val="003F6B1A"/>
    <w:rsid w:val="003F6D46"/>
    <w:rsid w:val="003F6E36"/>
    <w:rsid w:val="003F6EAC"/>
    <w:rsid w:val="003F793A"/>
    <w:rsid w:val="003F79A3"/>
    <w:rsid w:val="003F7EE9"/>
    <w:rsid w:val="00400381"/>
    <w:rsid w:val="0040077E"/>
    <w:rsid w:val="00400B23"/>
    <w:rsid w:val="00400BE6"/>
    <w:rsid w:val="00400D9A"/>
    <w:rsid w:val="004012EA"/>
    <w:rsid w:val="00401640"/>
    <w:rsid w:val="0040178E"/>
    <w:rsid w:val="004025E4"/>
    <w:rsid w:val="004027F4"/>
    <w:rsid w:val="004027F6"/>
    <w:rsid w:val="004027FE"/>
    <w:rsid w:val="0040304C"/>
    <w:rsid w:val="004033FA"/>
    <w:rsid w:val="004037CC"/>
    <w:rsid w:val="00403A09"/>
    <w:rsid w:val="00403ED1"/>
    <w:rsid w:val="00404336"/>
    <w:rsid w:val="0040435B"/>
    <w:rsid w:val="00404576"/>
    <w:rsid w:val="004045CF"/>
    <w:rsid w:val="0040473A"/>
    <w:rsid w:val="004047B1"/>
    <w:rsid w:val="00404C95"/>
    <w:rsid w:val="00405648"/>
    <w:rsid w:val="004060A6"/>
    <w:rsid w:val="0040622D"/>
    <w:rsid w:val="00406273"/>
    <w:rsid w:val="004062CD"/>
    <w:rsid w:val="00406456"/>
    <w:rsid w:val="00406478"/>
    <w:rsid w:val="0040664B"/>
    <w:rsid w:val="004069C5"/>
    <w:rsid w:val="00406A90"/>
    <w:rsid w:val="00406C10"/>
    <w:rsid w:val="004070E2"/>
    <w:rsid w:val="00407138"/>
    <w:rsid w:val="00407176"/>
    <w:rsid w:val="00407552"/>
    <w:rsid w:val="004077C5"/>
    <w:rsid w:val="00407B71"/>
    <w:rsid w:val="00407F5A"/>
    <w:rsid w:val="00410062"/>
    <w:rsid w:val="004102E1"/>
    <w:rsid w:val="0041061C"/>
    <w:rsid w:val="004107E5"/>
    <w:rsid w:val="00410CB0"/>
    <w:rsid w:val="0041157D"/>
    <w:rsid w:val="0041163D"/>
    <w:rsid w:val="00411BFC"/>
    <w:rsid w:val="00411EEB"/>
    <w:rsid w:val="00411F1F"/>
    <w:rsid w:val="00412293"/>
    <w:rsid w:val="0041279C"/>
    <w:rsid w:val="00412F42"/>
    <w:rsid w:val="0041310A"/>
    <w:rsid w:val="0041390E"/>
    <w:rsid w:val="00413C31"/>
    <w:rsid w:val="00413F68"/>
    <w:rsid w:val="00414AFB"/>
    <w:rsid w:val="00414D1E"/>
    <w:rsid w:val="00414D4A"/>
    <w:rsid w:val="004154D5"/>
    <w:rsid w:val="00415567"/>
    <w:rsid w:val="00415654"/>
    <w:rsid w:val="004156AD"/>
    <w:rsid w:val="0041582D"/>
    <w:rsid w:val="00415A99"/>
    <w:rsid w:val="004167C1"/>
    <w:rsid w:val="00416DED"/>
    <w:rsid w:val="00416E52"/>
    <w:rsid w:val="00417013"/>
    <w:rsid w:val="004170FF"/>
    <w:rsid w:val="004171C3"/>
    <w:rsid w:val="004171EC"/>
    <w:rsid w:val="00417246"/>
    <w:rsid w:val="004174C8"/>
    <w:rsid w:val="0041752D"/>
    <w:rsid w:val="00417743"/>
    <w:rsid w:val="00417E86"/>
    <w:rsid w:val="00420299"/>
    <w:rsid w:val="00420631"/>
    <w:rsid w:val="004207A2"/>
    <w:rsid w:val="00420870"/>
    <w:rsid w:val="00420B4E"/>
    <w:rsid w:val="00421118"/>
    <w:rsid w:val="0042135B"/>
    <w:rsid w:val="004217C5"/>
    <w:rsid w:val="00421874"/>
    <w:rsid w:val="00421A2F"/>
    <w:rsid w:val="00421AB2"/>
    <w:rsid w:val="00421C88"/>
    <w:rsid w:val="00422239"/>
    <w:rsid w:val="004223F6"/>
    <w:rsid w:val="00422FBD"/>
    <w:rsid w:val="00423D0B"/>
    <w:rsid w:val="00423F0C"/>
    <w:rsid w:val="00423F25"/>
    <w:rsid w:val="0042452A"/>
    <w:rsid w:val="0042499F"/>
    <w:rsid w:val="00424ABA"/>
    <w:rsid w:val="00424AC0"/>
    <w:rsid w:val="00424EFD"/>
    <w:rsid w:val="00424FB5"/>
    <w:rsid w:val="00425901"/>
    <w:rsid w:val="004259D6"/>
    <w:rsid w:val="00425AC3"/>
    <w:rsid w:val="00425B75"/>
    <w:rsid w:val="0042635D"/>
    <w:rsid w:val="00426503"/>
    <w:rsid w:val="00426676"/>
    <w:rsid w:val="00426B7E"/>
    <w:rsid w:val="00426C90"/>
    <w:rsid w:val="00426DE5"/>
    <w:rsid w:val="004274B1"/>
    <w:rsid w:val="00427926"/>
    <w:rsid w:val="00427BB8"/>
    <w:rsid w:val="00427C5E"/>
    <w:rsid w:val="00427F99"/>
    <w:rsid w:val="0043017E"/>
    <w:rsid w:val="0043021A"/>
    <w:rsid w:val="00430660"/>
    <w:rsid w:val="0043076C"/>
    <w:rsid w:val="0043093F"/>
    <w:rsid w:val="00430E0D"/>
    <w:rsid w:val="00431035"/>
    <w:rsid w:val="004310C2"/>
    <w:rsid w:val="004316C3"/>
    <w:rsid w:val="0043216C"/>
    <w:rsid w:val="004321F7"/>
    <w:rsid w:val="004322A3"/>
    <w:rsid w:val="00432529"/>
    <w:rsid w:val="0043266E"/>
    <w:rsid w:val="0043272F"/>
    <w:rsid w:val="00432792"/>
    <w:rsid w:val="00432A9A"/>
    <w:rsid w:val="00432AFF"/>
    <w:rsid w:val="00432F72"/>
    <w:rsid w:val="00433068"/>
    <w:rsid w:val="004333D9"/>
    <w:rsid w:val="004335F4"/>
    <w:rsid w:val="00433CA5"/>
    <w:rsid w:val="00433CC4"/>
    <w:rsid w:val="00433D59"/>
    <w:rsid w:val="00433D84"/>
    <w:rsid w:val="004344A3"/>
    <w:rsid w:val="00434A98"/>
    <w:rsid w:val="00434B38"/>
    <w:rsid w:val="00434DAF"/>
    <w:rsid w:val="00434E74"/>
    <w:rsid w:val="00434EC9"/>
    <w:rsid w:val="00434F0E"/>
    <w:rsid w:val="00434F69"/>
    <w:rsid w:val="00434FFA"/>
    <w:rsid w:val="004350AB"/>
    <w:rsid w:val="00435595"/>
    <w:rsid w:val="004355FF"/>
    <w:rsid w:val="00435895"/>
    <w:rsid w:val="00436018"/>
    <w:rsid w:val="004364C5"/>
    <w:rsid w:val="004365CF"/>
    <w:rsid w:val="004368CF"/>
    <w:rsid w:val="00436A85"/>
    <w:rsid w:val="00436BC4"/>
    <w:rsid w:val="00436C8E"/>
    <w:rsid w:val="004374A3"/>
    <w:rsid w:val="0043778B"/>
    <w:rsid w:val="00437811"/>
    <w:rsid w:val="00437CA8"/>
    <w:rsid w:val="00437E3A"/>
    <w:rsid w:val="00437FE0"/>
    <w:rsid w:val="00440391"/>
    <w:rsid w:val="0044043F"/>
    <w:rsid w:val="0044048D"/>
    <w:rsid w:val="00440809"/>
    <w:rsid w:val="0044080F"/>
    <w:rsid w:val="0044084C"/>
    <w:rsid w:val="00440BAC"/>
    <w:rsid w:val="00440BDD"/>
    <w:rsid w:val="00440C99"/>
    <w:rsid w:val="00440CD7"/>
    <w:rsid w:val="00440E3D"/>
    <w:rsid w:val="0044153C"/>
    <w:rsid w:val="00441778"/>
    <w:rsid w:val="00441949"/>
    <w:rsid w:val="00441E82"/>
    <w:rsid w:val="00442899"/>
    <w:rsid w:val="0044317E"/>
    <w:rsid w:val="004439CD"/>
    <w:rsid w:val="00443B52"/>
    <w:rsid w:val="0044461A"/>
    <w:rsid w:val="00444897"/>
    <w:rsid w:val="00444C8A"/>
    <w:rsid w:val="00444D16"/>
    <w:rsid w:val="004450D3"/>
    <w:rsid w:val="00445142"/>
    <w:rsid w:val="00445C48"/>
    <w:rsid w:val="00445EC0"/>
    <w:rsid w:val="004461B8"/>
    <w:rsid w:val="0044642A"/>
    <w:rsid w:val="00446806"/>
    <w:rsid w:val="00446AE6"/>
    <w:rsid w:val="00446CE4"/>
    <w:rsid w:val="00447357"/>
    <w:rsid w:val="00447BA9"/>
    <w:rsid w:val="00447C6A"/>
    <w:rsid w:val="00447ED4"/>
    <w:rsid w:val="00450070"/>
    <w:rsid w:val="00450688"/>
    <w:rsid w:val="00450B30"/>
    <w:rsid w:val="00450CA2"/>
    <w:rsid w:val="00450E9D"/>
    <w:rsid w:val="0045107A"/>
    <w:rsid w:val="004510A9"/>
    <w:rsid w:val="0045141B"/>
    <w:rsid w:val="004515C8"/>
    <w:rsid w:val="004516B3"/>
    <w:rsid w:val="004518F6"/>
    <w:rsid w:val="00451915"/>
    <w:rsid w:val="00451F54"/>
    <w:rsid w:val="004520D7"/>
    <w:rsid w:val="00452828"/>
    <w:rsid w:val="00452BE2"/>
    <w:rsid w:val="00452DFF"/>
    <w:rsid w:val="00453145"/>
    <w:rsid w:val="004534EE"/>
    <w:rsid w:val="00453664"/>
    <w:rsid w:val="00453880"/>
    <w:rsid w:val="004538BF"/>
    <w:rsid w:val="00453D5D"/>
    <w:rsid w:val="004543AB"/>
    <w:rsid w:val="0045454E"/>
    <w:rsid w:val="0045459C"/>
    <w:rsid w:val="004548A4"/>
    <w:rsid w:val="00454A3C"/>
    <w:rsid w:val="00454BE2"/>
    <w:rsid w:val="00455071"/>
    <w:rsid w:val="00455286"/>
    <w:rsid w:val="004553C7"/>
    <w:rsid w:val="00455652"/>
    <w:rsid w:val="0045592A"/>
    <w:rsid w:val="00455A5B"/>
    <w:rsid w:val="00455A5E"/>
    <w:rsid w:val="00455CA6"/>
    <w:rsid w:val="0045628E"/>
    <w:rsid w:val="004562C0"/>
    <w:rsid w:val="004562CE"/>
    <w:rsid w:val="0045689D"/>
    <w:rsid w:val="004568AA"/>
    <w:rsid w:val="004568AB"/>
    <w:rsid w:val="004569E3"/>
    <w:rsid w:val="00456ACC"/>
    <w:rsid w:val="00456B6C"/>
    <w:rsid w:val="00456CC2"/>
    <w:rsid w:val="00456E51"/>
    <w:rsid w:val="0045748A"/>
    <w:rsid w:val="00457538"/>
    <w:rsid w:val="0045767D"/>
    <w:rsid w:val="004576E9"/>
    <w:rsid w:val="00457746"/>
    <w:rsid w:val="004577CD"/>
    <w:rsid w:val="00457A3F"/>
    <w:rsid w:val="00457CCA"/>
    <w:rsid w:val="00457D66"/>
    <w:rsid w:val="00457EB3"/>
    <w:rsid w:val="004600A2"/>
    <w:rsid w:val="00460357"/>
    <w:rsid w:val="0046085C"/>
    <w:rsid w:val="004608C4"/>
    <w:rsid w:val="004609B5"/>
    <w:rsid w:val="00461268"/>
    <w:rsid w:val="004618C1"/>
    <w:rsid w:val="00461F2C"/>
    <w:rsid w:val="00461FD0"/>
    <w:rsid w:val="004624A4"/>
    <w:rsid w:val="0046308D"/>
    <w:rsid w:val="0046382E"/>
    <w:rsid w:val="00463B9B"/>
    <w:rsid w:val="00463EAA"/>
    <w:rsid w:val="004641B7"/>
    <w:rsid w:val="00464260"/>
    <w:rsid w:val="004646AB"/>
    <w:rsid w:val="004647AF"/>
    <w:rsid w:val="004648BC"/>
    <w:rsid w:val="00464C03"/>
    <w:rsid w:val="004651A4"/>
    <w:rsid w:val="004659BF"/>
    <w:rsid w:val="00465FC2"/>
    <w:rsid w:val="004662A4"/>
    <w:rsid w:val="004664AB"/>
    <w:rsid w:val="00466B5F"/>
    <w:rsid w:val="00466B8B"/>
    <w:rsid w:val="00466F72"/>
    <w:rsid w:val="00466FC1"/>
    <w:rsid w:val="00467037"/>
    <w:rsid w:val="00467C52"/>
    <w:rsid w:val="00467F1D"/>
    <w:rsid w:val="00467F96"/>
    <w:rsid w:val="00467F9F"/>
    <w:rsid w:val="00467FEA"/>
    <w:rsid w:val="00470FF6"/>
    <w:rsid w:val="0047117A"/>
    <w:rsid w:val="00471648"/>
    <w:rsid w:val="00471DA4"/>
    <w:rsid w:val="00471E9E"/>
    <w:rsid w:val="004720BF"/>
    <w:rsid w:val="004723D6"/>
    <w:rsid w:val="004724C5"/>
    <w:rsid w:val="00472BAF"/>
    <w:rsid w:val="00472BBF"/>
    <w:rsid w:val="00472C1D"/>
    <w:rsid w:val="00472C58"/>
    <w:rsid w:val="00472C94"/>
    <w:rsid w:val="00473046"/>
    <w:rsid w:val="0047306D"/>
    <w:rsid w:val="0047328E"/>
    <w:rsid w:val="004738BB"/>
    <w:rsid w:val="004741F3"/>
    <w:rsid w:val="004747DD"/>
    <w:rsid w:val="004748D9"/>
    <w:rsid w:val="00474BB7"/>
    <w:rsid w:val="00474CD6"/>
    <w:rsid w:val="00474D55"/>
    <w:rsid w:val="00475402"/>
    <w:rsid w:val="00475716"/>
    <w:rsid w:val="00475728"/>
    <w:rsid w:val="004757F8"/>
    <w:rsid w:val="00475D46"/>
    <w:rsid w:val="00475D7D"/>
    <w:rsid w:val="004765FE"/>
    <w:rsid w:val="0047680D"/>
    <w:rsid w:val="00476905"/>
    <w:rsid w:val="00476E60"/>
    <w:rsid w:val="004770BF"/>
    <w:rsid w:val="00477326"/>
    <w:rsid w:val="00477684"/>
    <w:rsid w:val="0047792D"/>
    <w:rsid w:val="00477B3C"/>
    <w:rsid w:val="00477C83"/>
    <w:rsid w:val="004805C3"/>
    <w:rsid w:val="00480627"/>
    <w:rsid w:val="00480715"/>
    <w:rsid w:val="0048072B"/>
    <w:rsid w:val="00480811"/>
    <w:rsid w:val="00481148"/>
    <w:rsid w:val="0048116E"/>
    <w:rsid w:val="004814A9"/>
    <w:rsid w:val="004816F4"/>
    <w:rsid w:val="00481DFC"/>
    <w:rsid w:val="00481EF5"/>
    <w:rsid w:val="00481FBB"/>
    <w:rsid w:val="00482095"/>
    <w:rsid w:val="00482133"/>
    <w:rsid w:val="004822B1"/>
    <w:rsid w:val="004825A6"/>
    <w:rsid w:val="00482811"/>
    <w:rsid w:val="00482CFC"/>
    <w:rsid w:val="00482DAD"/>
    <w:rsid w:val="00483312"/>
    <w:rsid w:val="0048348B"/>
    <w:rsid w:val="004839DB"/>
    <w:rsid w:val="00483BCC"/>
    <w:rsid w:val="004841C7"/>
    <w:rsid w:val="00484430"/>
    <w:rsid w:val="00484CB4"/>
    <w:rsid w:val="0048510B"/>
    <w:rsid w:val="004853BC"/>
    <w:rsid w:val="0048551E"/>
    <w:rsid w:val="0048555D"/>
    <w:rsid w:val="0048557A"/>
    <w:rsid w:val="004855F8"/>
    <w:rsid w:val="004858FE"/>
    <w:rsid w:val="00485B1E"/>
    <w:rsid w:val="00485B54"/>
    <w:rsid w:val="00485C83"/>
    <w:rsid w:val="00485CFC"/>
    <w:rsid w:val="00485DE7"/>
    <w:rsid w:val="0048637C"/>
    <w:rsid w:val="0048649F"/>
    <w:rsid w:val="004866EA"/>
    <w:rsid w:val="00486B3B"/>
    <w:rsid w:val="00486B5B"/>
    <w:rsid w:val="00486C11"/>
    <w:rsid w:val="00487176"/>
    <w:rsid w:val="00487246"/>
    <w:rsid w:val="00487483"/>
    <w:rsid w:val="00487515"/>
    <w:rsid w:val="00487591"/>
    <w:rsid w:val="00487710"/>
    <w:rsid w:val="00487948"/>
    <w:rsid w:val="00487BA4"/>
    <w:rsid w:val="00487C72"/>
    <w:rsid w:val="00490558"/>
    <w:rsid w:val="004906F8"/>
    <w:rsid w:val="00490748"/>
    <w:rsid w:val="00490845"/>
    <w:rsid w:val="0049091C"/>
    <w:rsid w:val="00490A19"/>
    <w:rsid w:val="00490B71"/>
    <w:rsid w:val="00490BA0"/>
    <w:rsid w:val="00491C54"/>
    <w:rsid w:val="00491D74"/>
    <w:rsid w:val="00492432"/>
    <w:rsid w:val="0049270D"/>
    <w:rsid w:val="004927AC"/>
    <w:rsid w:val="00492A29"/>
    <w:rsid w:val="00492AB0"/>
    <w:rsid w:val="00492BDD"/>
    <w:rsid w:val="0049336E"/>
    <w:rsid w:val="00493771"/>
    <w:rsid w:val="004938DB"/>
    <w:rsid w:val="00493F9A"/>
    <w:rsid w:val="004947AF"/>
    <w:rsid w:val="004948CD"/>
    <w:rsid w:val="00494B07"/>
    <w:rsid w:val="00494C61"/>
    <w:rsid w:val="00494DAB"/>
    <w:rsid w:val="00495989"/>
    <w:rsid w:val="00495C8B"/>
    <w:rsid w:val="00496444"/>
    <w:rsid w:val="00496495"/>
    <w:rsid w:val="004966BB"/>
    <w:rsid w:val="004967E2"/>
    <w:rsid w:val="00496A89"/>
    <w:rsid w:val="00496BFB"/>
    <w:rsid w:val="00496CCC"/>
    <w:rsid w:val="00497BDB"/>
    <w:rsid w:val="00497D0B"/>
    <w:rsid w:val="00497D40"/>
    <w:rsid w:val="00497D81"/>
    <w:rsid w:val="00497DFA"/>
    <w:rsid w:val="004A041C"/>
    <w:rsid w:val="004A0472"/>
    <w:rsid w:val="004A08DD"/>
    <w:rsid w:val="004A09B0"/>
    <w:rsid w:val="004A0C8E"/>
    <w:rsid w:val="004A128C"/>
    <w:rsid w:val="004A15F3"/>
    <w:rsid w:val="004A1671"/>
    <w:rsid w:val="004A1BC4"/>
    <w:rsid w:val="004A20BC"/>
    <w:rsid w:val="004A2177"/>
    <w:rsid w:val="004A250E"/>
    <w:rsid w:val="004A2C65"/>
    <w:rsid w:val="004A309A"/>
    <w:rsid w:val="004A30AC"/>
    <w:rsid w:val="004A32D6"/>
    <w:rsid w:val="004A3464"/>
    <w:rsid w:val="004A3C9D"/>
    <w:rsid w:val="004A3FD1"/>
    <w:rsid w:val="004A41C8"/>
    <w:rsid w:val="004A4971"/>
    <w:rsid w:val="004A4C11"/>
    <w:rsid w:val="004A4F02"/>
    <w:rsid w:val="004A5115"/>
    <w:rsid w:val="004A5172"/>
    <w:rsid w:val="004A5630"/>
    <w:rsid w:val="004A5C0E"/>
    <w:rsid w:val="004A5CD2"/>
    <w:rsid w:val="004A5E81"/>
    <w:rsid w:val="004A5EB9"/>
    <w:rsid w:val="004A608B"/>
    <w:rsid w:val="004A61A0"/>
    <w:rsid w:val="004A6336"/>
    <w:rsid w:val="004A6456"/>
    <w:rsid w:val="004A6699"/>
    <w:rsid w:val="004A678F"/>
    <w:rsid w:val="004A69A1"/>
    <w:rsid w:val="004A6B13"/>
    <w:rsid w:val="004A6C7A"/>
    <w:rsid w:val="004A753A"/>
    <w:rsid w:val="004A7D3B"/>
    <w:rsid w:val="004B02CD"/>
    <w:rsid w:val="004B02EA"/>
    <w:rsid w:val="004B034F"/>
    <w:rsid w:val="004B0401"/>
    <w:rsid w:val="004B06CB"/>
    <w:rsid w:val="004B06D0"/>
    <w:rsid w:val="004B0A48"/>
    <w:rsid w:val="004B0D86"/>
    <w:rsid w:val="004B1156"/>
    <w:rsid w:val="004B1401"/>
    <w:rsid w:val="004B1714"/>
    <w:rsid w:val="004B1976"/>
    <w:rsid w:val="004B1CBC"/>
    <w:rsid w:val="004B1DA5"/>
    <w:rsid w:val="004B1DC8"/>
    <w:rsid w:val="004B1F45"/>
    <w:rsid w:val="004B1F74"/>
    <w:rsid w:val="004B2A15"/>
    <w:rsid w:val="004B2C85"/>
    <w:rsid w:val="004B2FDC"/>
    <w:rsid w:val="004B32DA"/>
    <w:rsid w:val="004B3556"/>
    <w:rsid w:val="004B3B5F"/>
    <w:rsid w:val="004B3C7E"/>
    <w:rsid w:val="004B3DE6"/>
    <w:rsid w:val="004B4077"/>
    <w:rsid w:val="004B4107"/>
    <w:rsid w:val="004B421B"/>
    <w:rsid w:val="004B484F"/>
    <w:rsid w:val="004B493C"/>
    <w:rsid w:val="004B49DA"/>
    <w:rsid w:val="004B51A7"/>
    <w:rsid w:val="004B55E0"/>
    <w:rsid w:val="004B5614"/>
    <w:rsid w:val="004B5741"/>
    <w:rsid w:val="004B58E8"/>
    <w:rsid w:val="004B59C6"/>
    <w:rsid w:val="004B59D4"/>
    <w:rsid w:val="004B5D81"/>
    <w:rsid w:val="004B5DDE"/>
    <w:rsid w:val="004B6022"/>
    <w:rsid w:val="004B616D"/>
    <w:rsid w:val="004B630E"/>
    <w:rsid w:val="004B6350"/>
    <w:rsid w:val="004B6644"/>
    <w:rsid w:val="004B666B"/>
    <w:rsid w:val="004B6BB3"/>
    <w:rsid w:val="004B797D"/>
    <w:rsid w:val="004B7DBA"/>
    <w:rsid w:val="004C0078"/>
    <w:rsid w:val="004C07B8"/>
    <w:rsid w:val="004C09B3"/>
    <w:rsid w:val="004C116B"/>
    <w:rsid w:val="004C1340"/>
    <w:rsid w:val="004C1346"/>
    <w:rsid w:val="004C1549"/>
    <w:rsid w:val="004C1C22"/>
    <w:rsid w:val="004C2176"/>
    <w:rsid w:val="004C21D5"/>
    <w:rsid w:val="004C22FA"/>
    <w:rsid w:val="004C2363"/>
    <w:rsid w:val="004C28E9"/>
    <w:rsid w:val="004C2A18"/>
    <w:rsid w:val="004C2DE5"/>
    <w:rsid w:val="004C2E8B"/>
    <w:rsid w:val="004C2F44"/>
    <w:rsid w:val="004C37ED"/>
    <w:rsid w:val="004C3809"/>
    <w:rsid w:val="004C3902"/>
    <w:rsid w:val="004C3F87"/>
    <w:rsid w:val="004C40ED"/>
    <w:rsid w:val="004C40F6"/>
    <w:rsid w:val="004C447F"/>
    <w:rsid w:val="004C48AA"/>
    <w:rsid w:val="004C49A4"/>
    <w:rsid w:val="004C4C72"/>
    <w:rsid w:val="004C4DA2"/>
    <w:rsid w:val="004C5058"/>
    <w:rsid w:val="004C6140"/>
    <w:rsid w:val="004C6146"/>
    <w:rsid w:val="004C6510"/>
    <w:rsid w:val="004C6C7B"/>
    <w:rsid w:val="004C6CD8"/>
    <w:rsid w:val="004C75E3"/>
    <w:rsid w:val="004C763F"/>
    <w:rsid w:val="004C76FB"/>
    <w:rsid w:val="004C784E"/>
    <w:rsid w:val="004C789E"/>
    <w:rsid w:val="004C7E39"/>
    <w:rsid w:val="004D012E"/>
    <w:rsid w:val="004D06BC"/>
    <w:rsid w:val="004D08FA"/>
    <w:rsid w:val="004D092A"/>
    <w:rsid w:val="004D0AB1"/>
    <w:rsid w:val="004D0BB3"/>
    <w:rsid w:val="004D0DDA"/>
    <w:rsid w:val="004D11B1"/>
    <w:rsid w:val="004D13D4"/>
    <w:rsid w:val="004D15D2"/>
    <w:rsid w:val="004D16F9"/>
    <w:rsid w:val="004D17B5"/>
    <w:rsid w:val="004D1A44"/>
    <w:rsid w:val="004D25D4"/>
    <w:rsid w:val="004D26EF"/>
    <w:rsid w:val="004D2D5C"/>
    <w:rsid w:val="004D2EB0"/>
    <w:rsid w:val="004D2EC1"/>
    <w:rsid w:val="004D3639"/>
    <w:rsid w:val="004D382F"/>
    <w:rsid w:val="004D394F"/>
    <w:rsid w:val="004D3990"/>
    <w:rsid w:val="004D3998"/>
    <w:rsid w:val="004D3AD7"/>
    <w:rsid w:val="004D3EBE"/>
    <w:rsid w:val="004D3F40"/>
    <w:rsid w:val="004D3F82"/>
    <w:rsid w:val="004D408F"/>
    <w:rsid w:val="004D4354"/>
    <w:rsid w:val="004D485D"/>
    <w:rsid w:val="004D4A67"/>
    <w:rsid w:val="004D4BCB"/>
    <w:rsid w:val="004D4BE6"/>
    <w:rsid w:val="004D4C7E"/>
    <w:rsid w:val="004D4D93"/>
    <w:rsid w:val="004D54A1"/>
    <w:rsid w:val="004D5699"/>
    <w:rsid w:val="004D5843"/>
    <w:rsid w:val="004D5A35"/>
    <w:rsid w:val="004D5BCC"/>
    <w:rsid w:val="004D5E3E"/>
    <w:rsid w:val="004D5EE4"/>
    <w:rsid w:val="004D5F1B"/>
    <w:rsid w:val="004D608B"/>
    <w:rsid w:val="004D6237"/>
    <w:rsid w:val="004D6447"/>
    <w:rsid w:val="004D6517"/>
    <w:rsid w:val="004D67C8"/>
    <w:rsid w:val="004D6B8F"/>
    <w:rsid w:val="004D6BFB"/>
    <w:rsid w:val="004D75D2"/>
    <w:rsid w:val="004D761B"/>
    <w:rsid w:val="004D7A46"/>
    <w:rsid w:val="004D7B47"/>
    <w:rsid w:val="004E018D"/>
    <w:rsid w:val="004E0825"/>
    <w:rsid w:val="004E08EB"/>
    <w:rsid w:val="004E0936"/>
    <w:rsid w:val="004E0AF9"/>
    <w:rsid w:val="004E0B91"/>
    <w:rsid w:val="004E0CD8"/>
    <w:rsid w:val="004E117C"/>
    <w:rsid w:val="004E1878"/>
    <w:rsid w:val="004E1B69"/>
    <w:rsid w:val="004E2376"/>
    <w:rsid w:val="004E26B6"/>
    <w:rsid w:val="004E270D"/>
    <w:rsid w:val="004E288E"/>
    <w:rsid w:val="004E2B2A"/>
    <w:rsid w:val="004E2F3D"/>
    <w:rsid w:val="004E319B"/>
    <w:rsid w:val="004E349B"/>
    <w:rsid w:val="004E3B49"/>
    <w:rsid w:val="004E4214"/>
    <w:rsid w:val="004E424B"/>
    <w:rsid w:val="004E450C"/>
    <w:rsid w:val="004E461C"/>
    <w:rsid w:val="004E4710"/>
    <w:rsid w:val="004E4770"/>
    <w:rsid w:val="004E499E"/>
    <w:rsid w:val="004E4AF7"/>
    <w:rsid w:val="004E4BE3"/>
    <w:rsid w:val="004E4D24"/>
    <w:rsid w:val="004E4EB7"/>
    <w:rsid w:val="004E4F15"/>
    <w:rsid w:val="004E5160"/>
    <w:rsid w:val="004E5369"/>
    <w:rsid w:val="004E53F5"/>
    <w:rsid w:val="004E540F"/>
    <w:rsid w:val="004E563B"/>
    <w:rsid w:val="004E579A"/>
    <w:rsid w:val="004E5B67"/>
    <w:rsid w:val="004E5C1B"/>
    <w:rsid w:val="004E6479"/>
    <w:rsid w:val="004E669B"/>
    <w:rsid w:val="004E68AA"/>
    <w:rsid w:val="004E694A"/>
    <w:rsid w:val="004E6B7E"/>
    <w:rsid w:val="004E6D2A"/>
    <w:rsid w:val="004E74C6"/>
    <w:rsid w:val="004E7864"/>
    <w:rsid w:val="004E7B06"/>
    <w:rsid w:val="004E7BFB"/>
    <w:rsid w:val="004E7CD3"/>
    <w:rsid w:val="004E7E3D"/>
    <w:rsid w:val="004F044B"/>
    <w:rsid w:val="004F0692"/>
    <w:rsid w:val="004F0A3C"/>
    <w:rsid w:val="004F0B11"/>
    <w:rsid w:val="004F103B"/>
    <w:rsid w:val="004F1135"/>
    <w:rsid w:val="004F119A"/>
    <w:rsid w:val="004F194C"/>
    <w:rsid w:val="004F1D0F"/>
    <w:rsid w:val="004F24A4"/>
    <w:rsid w:val="004F2818"/>
    <w:rsid w:val="004F29CE"/>
    <w:rsid w:val="004F29D9"/>
    <w:rsid w:val="004F2AAE"/>
    <w:rsid w:val="004F2BE8"/>
    <w:rsid w:val="004F2F76"/>
    <w:rsid w:val="004F33C5"/>
    <w:rsid w:val="004F33E7"/>
    <w:rsid w:val="004F3C04"/>
    <w:rsid w:val="004F46BA"/>
    <w:rsid w:val="004F48D5"/>
    <w:rsid w:val="004F4908"/>
    <w:rsid w:val="004F4A8F"/>
    <w:rsid w:val="004F4E43"/>
    <w:rsid w:val="004F4F4E"/>
    <w:rsid w:val="004F5304"/>
    <w:rsid w:val="004F5658"/>
    <w:rsid w:val="004F58F8"/>
    <w:rsid w:val="004F5949"/>
    <w:rsid w:val="004F6038"/>
    <w:rsid w:val="004F6124"/>
    <w:rsid w:val="004F6274"/>
    <w:rsid w:val="004F6A33"/>
    <w:rsid w:val="004F6A82"/>
    <w:rsid w:val="004F6D6E"/>
    <w:rsid w:val="004F6DFD"/>
    <w:rsid w:val="004F6E5A"/>
    <w:rsid w:val="004F77DC"/>
    <w:rsid w:val="004F7B62"/>
    <w:rsid w:val="004F7C1C"/>
    <w:rsid w:val="004F7C4D"/>
    <w:rsid w:val="004F7FDD"/>
    <w:rsid w:val="005001A9"/>
    <w:rsid w:val="005002CB"/>
    <w:rsid w:val="005005D3"/>
    <w:rsid w:val="00500726"/>
    <w:rsid w:val="00500B05"/>
    <w:rsid w:val="005012C0"/>
    <w:rsid w:val="00501A3D"/>
    <w:rsid w:val="00501CAF"/>
    <w:rsid w:val="00501D65"/>
    <w:rsid w:val="00501DEC"/>
    <w:rsid w:val="005022C5"/>
    <w:rsid w:val="00502578"/>
    <w:rsid w:val="005025DA"/>
    <w:rsid w:val="00502683"/>
    <w:rsid w:val="0050274A"/>
    <w:rsid w:val="00502A2B"/>
    <w:rsid w:val="00503930"/>
    <w:rsid w:val="00504255"/>
    <w:rsid w:val="0050493B"/>
    <w:rsid w:val="00504B1D"/>
    <w:rsid w:val="00504CAE"/>
    <w:rsid w:val="005054DA"/>
    <w:rsid w:val="0050567C"/>
    <w:rsid w:val="00505D24"/>
    <w:rsid w:val="00506280"/>
    <w:rsid w:val="005063D6"/>
    <w:rsid w:val="00506693"/>
    <w:rsid w:val="00506A52"/>
    <w:rsid w:val="00506A7A"/>
    <w:rsid w:val="00506A96"/>
    <w:rsid w:val="00506F90"/>
    <w:rsid w:val="0050701D"/>
    <w:rsid w:val="0050710C"/>
    <w:rsid w:val="005078FC"/>
    <w:rsid w:val="00507910"/>
    <w:rsid w:val="005079D5"/>
    <w:rsid w:val="00507D9A"/>
    <w:rsid w:val="0051038E"/>
    <w:rsid w:val="00510422"/>
    <w:rsid w:val="0051054C"/>
    <w:rsid w:val="00510A82"/>
    <w:rsid w:val="00510C01"/>
    <w:rsid w:val="00510DC9"/>
    <w:rsid w:val="00510E8D"/>
    <w:rsid w:val="00510EE3"/>
    <w:rsid w:val="00511069"/>
    <w:rsid w:val="0051110C"/>
    <w:rsid w:val="00511677"/>
    <w:rsid w:val="0051170B"/>
    <w:rsid w:val="00511711"/>
    <w:rsid w:val="00511F6A"/>
    <w:rsid w:val="005126BD"/>
    <w:rsid w:val="005128B1"/>
    <w:rsid w:val="005129E7"/>
    <w:rsid w:val="005129FF"/>
    <w:rsid w:val="00513102"/>
    <w:rsid w:val="00513231"/>
    <w:rsid w:val="005133A2"/>
    <w:rsid w:val="005135AC"/>
    <w:rsid w:val="00513675"/>
    <w:rsid w:val="005136D8"/>
    <w:rsid w:val="00513786"/>
    <w:rsid w:val="005138D0"/>
    <w:rsid w:val="00513A57"/>
    <w:rsid w:val="0051424E"/>
    <w:rsid w:val="005142F3"/>
    <w:rsid w:val="0051456D"/>
    <w:rsid w:val="0051498D"/>
    <w:rsid w:val="00514A28"/>
    <w:rsid w:val="00514C6A"/>
    <w:rsid w:val="00514F3A"/>
    <w:rsid w:val="00515006"/>
    <w:rsid w:val="005150D4"/>
    <w:rsid w:val="00515119"/>
    <w:rsid w:val="0051560F"/>
    <w:rsid w:val="00515869"/>
    <w:rsid w:val="00515C0F"/>
    <w:rsid w:val="00516322"/>
    <w:rsid w:val="00516542"/>
    <w:rsid w:val="00516ABE"/>
    <w:rsid w:val="00516BC9"/>
    <w:rsid w:val="00516CE1"/>
    <w:rsid w:val="00516F4D"/>
    <w:rsid w:val="0051710A"/>
    <w:rsid w:val="005174F0"/>
    <w:rsid w:val="00520303"/>
    <w:rsid w:val="005205A3"/>
    <w:rsid w:val="00520C69"/>
    <w:rsid w:val="00521016"/>
    <w:rsid w:val="00521149"/>
    <w:rsid w:val="005211D6"/>
    <w:rsid w:val="0052140C"/>
    <w:rsid w:val="00521B04"/>
    <w:rsid w:val="00521DC8"/>
    <w:rsid w:val="00521DEF"/>
    <w:rsid w:val="00521E53"/>
    <w:rsid w:val="00521F20"/>
    <w:rsid w:val="00521FE5"/>
    <w:rsid w:val="005220E2"/>
    <w:rsid w:val="005220E8"/>
    <w:rsid w:val="0052275C"/>
    <w:rsid w:val="005227C6"/>
    <w:rsid w:val="005228C1"/>
    <w:rsid w:val="00522AAB"/>
    <w:rsid w:val="00522D92"/>
    <w:rsid w:val="00523430"/>
    <w:rsid w:val="00523806"/>
    <w:rsid w:val="005238E6"/>
    <w:rsid w:val="00523C63"/>
    <w:rsid w:val="0052420C"/>
    <w:rsid w:val="0052485C"/>
    <w:rsid w:val="0052498D"/>
    <w:rsid w:val="005249E1"/>
    <w:rsid w:val="00524A21"/>
    <w:rsid w:val="00524BE1"/>
    <w:rsid w:val="005252E9"/>
    <w:rsid w:val="00525329"/>
    <w:rsid w:val="005256B5"/>
    <w:rsid w:val="00525917"/>
    <w:rsid w:val="00525B54"/>
    <w:rsid w:val="00526059"/>
    <w:rsid w:val="005260ED"/>
    <w:rsid w:val="00526736"/>
    <w:rsid w:val="00526BFA"/>
    <w:rsid w:val="0052725F"/>
    <w:rsid w:val="00527660"/>
    <w:rsid w:val="00527C06"/>
    <w:rsid w:val="00527EFF"/>
    <w:rsid w:val="00527FF6"/>
    <w:rsid w:val="0053001E"/>
    <w:rsid w:val="00530D21"/>
    <w:rsid w:val="00531351"/>
    <w:rsid w:val="005314BC"/>
    <w:rsid w:val="00531515"/>
    <w:rsid w:val="005316A0"/>
    <w:rsid w:val="005317E2"/>
    <w:rsid w:val="00531C10"/>
    <w:rsid w:val="00532403"/>
    <w:rsid w:val="005330A7"/>
    <w:rsid w:val="005333B4"/>
    <w:rsid w:val="00533488"/>
    <w:rsid w:val="005338F8"/>
    <w:rsid w:val="00533BB4"/>
    <w:rsid w:val="00533C22"/>
    <w:rsid w:val="00533EC1"/>
    <w:rsid w:val="005340A1"/>
    <w:rsid w:val="005343DE"/>
    <w:rsid w:val="0053478D"/>
    <w:rsid w:val="00534B3C"/>
    <w:rsid w:val="00534C98"/>
    <w:rsid w:val="00534EBE"/>
    <w:rsid w:val="00534FA9"/>
    <w:rsid w:val="00535339"/>
    <w:rsid w:val="005355C2"/>
    <w:rsid w:val="00535FB1"/>
    <w:rsid w:val="005360BA"/>
    <w:rsid w:val="00536406"/>
    <w:rsid w:val="005365E0"/>
    <w:rsid w:val="005365E1"/>
    <w:rsid w:val="00536AB5"/>
    <w:rsid w:val="00536ADB"/>
    <w:rsid w:val="00537AF3"/>
    <w:rsid w:val="00537F1B"/>
    <w:rsid w:val="005401A9"/>
    <w:rsid w:val="0054034D"/>
    <w:rsid w:val="00540A33"/>
    <w:rsid w:val="00540BC7"/>
    <w:rsid w:val="00540DF1"/>
    <w:rsid w:val="00541120"/>
    <w:rsid w:val="00541355"/>
    <w:rsid w:val="005417BF"/>
    <w:rsid w:val="00541D7D"/>
    <w:rsid w:val="00541DB8"/>
    <w:rsid w:val="00542120"/>
    <w:rsid w:val="00542CB1"/>
    <w:rsid w:val="0054335A"/>
    <w:rsid w:val="0054367C"/>
    <w:rsid w:val="00543A6B"/>
    <w:rsid w:val="00543ACA"/>
    <w:rsid w:val="00543D5E"/>
    <w:rsid w:val="005442E3"/>
    <w:rsid w:val="0054450F"/>
    <w:rsid w:val="0054466F"/>
    <w:rsid w:val="005446D8"/>
    <w:rsid w:val="00544707"/>
    <w:rsid w:val="00544799"/>
    <w:rsid w:val="00544A53"/>
    <w:rsid w:val="005459F1"/>
    <w:rsid w:val="00545F73"/>
    <w:rsid w:val="005463EA"/>
    <w:rsid w:val="005466AC"/>
    <w:rsid w:val="00546795"/>
    <w:rsid w:val="00546837"/>
    <w:rsid w:val="00546949"/>
    <w:rsid w:val="00546C44"/>
    <w:rsid w:val="005472E8"/>
    <w:rsid w:val="00547B91"/>
    <w:rsid w:val="00547EF7"/>
    <w:rsid w:val="005501FC"/>
    <w:rsid w:val="0055040D"/>
    <w:rsid w:val="00550502"/>
    <w:rsid w:val="00550516"/>
    <w:rsid w:val="00550E47"/>
    <w:rsid w:val="0055118F"/>
    <w:rsid w:val="0055126A"/>
    <w:rsid w:val="0055136A"/>
    <w:rsid w:val="00551A30"/>
    <w:rsid w:val="00551F93"/>
    <w:rsid w:val="0055204A"/>
    <w:rsid w:val="005520CB"/>
    <w:rsid w:val="005528F7"/>
    <w:rsid w:val="00552D1E"/>
    <w:rsid w:val="00552EF8"/>
    <w:rsid w:val="0055320C"/>
    <w:rsid w:val="00553326"/>
    <w:rsid w:val="00553781"/>
    <w:rsid w:val="005542FC"/>
    <w:rsid w:val="00554E6E"/>
    <w:rsid w:val="0055546C"/>
    <w:rsid w:val="005555FA"/>
    <w:rsid w:val="00555BB7"/>
    <w:rsid w:val="00555BFD"/>
    <w:rsid w:val="00555C29"/>
    <w:rsid w:val="00555CD1"/>
    <w:rsid w:val="00555F04"/>
    <w:rsid w:val="00555F73"/>
    <w:rsid w:val="00556392"/>
    <w:rsid w:val="00556665"/>
    <w:rsid w:val="00556A7E"/>
    <w:rsid w:val="00557368"/>
    <w:rsid w:val="00557715"/>
    <w:rsid w:val="00560304"/>
    <w:rsid w:val="00560531"/>
    <w:rsid w:val="005609CC"/>
    <w:rsid w:val="00560B19"/>
    <w:rsid w:val="00560C34"/>
    <w:rsid w:val="00560DB8"/>
    <w:rsid w:val="0056116C"/>
    <w:rsid w:val="005616C1"/>
    <w:rsid w:val="005616C7"/>
    <w:rsid w:val="00561B2F"/>
    <w:rsid w:val="00561DFE"/>
    <w:rsid w:val="00561F2F"/>
    <w:rsid w:val="00561F76"/>
    <w:rsid w:val="00562029"/>
    <w:rsid w:val="00562967"/>
    <w:rsid w:val="00562A69"/>
    <w:rsid w:val="00562C31"/>
    <w:rsid w:val="00562E00"/>
    <w:rsid w:val="00562E2F"/>
    <w:rsid w:val="00562E93"/>
    <w:rsid w:val="0056368A"/>
    <w:rsid w:val="0056371C"/>
    <w:rsid w:val="0056388D"/>
    <w:rsid w:val="00563DCC"/>
    <w:rsid w:val="00564293"/>
    <w:rsid w:val="00564402"/>
    <w:rsid w:val="005645F7"/>
    <w:rsid w:val="00564863"/>
    <w:rsid w:val="00564AA9"/>
    <w:rsid w:val="00564F81"/>
    <w:rsid w:val="00565071"/>
    <w:rsid w:val="005651E0"/>
    <w:rsid w:val="00565669"/>
    <w:rsid w:val="00565CF1"/>
    <w:rsid w:val="00565F66"/>
    <w:rsid w:val="005661D7"/>
    <w:rsid w:val="00566880"/>
    <w:rsid w:val="00567131"/>
    <w:rsid w:val="0056717F"/>
    <w:rsid w:val="0056783F"/>
    <w:rsid w:val="0056789F"/>
    <w:rsid w:val="00567B19"/>
    <w:rsid w:val="00567B98"/>
    <w:rsid w:val="00567DB3"/>
    <w:rsid w:val="00570690"/>
    <w:rsid w:val="00570E0D"/>
    <w:rsid w:val="00570E6C"/>
    <w:rsid w:val="005715E0"/>
    <w:rsid w:val="005717B4"/>
    <w:rsid w:val="00571915"/>
    <w:rsid w:val="00571927"/>
    <w:rsid w:val="00571B99"/>
    <w:rsid w:val="00571ED0"/>
    <w:rsid w:val="00571FB5"/>
    <w:rsid w:val="005722B6"/>
    <w:rsid w:val="00572708"/>
    <w:rsid w:val="00572B78"/>
    <w:rsid w:val="00572C79"/>
    <w:rsid w:val="005732A4"/>
    <w:rsid w:val="00573553"/>
    <w:rsid w:val="005739DC"/>
    <w:rsid w:val="00574002"/>
    <w:rsid w:val="00574542"/>
    <w:rsid w:val="00574847"/>
    <w:rsid w:val="0057489C"/>
    <w:rsid w:val="00574C4D"/>
    <w:rsid w:val="005750A9"/>
    <w:rsid w:val="0057542D"/>
    <w:rsid w:val="00575578"/>
    <w:rsid w:val="005757EA"/>
    <w:rsid w:val="00575858"/>
    <w:rsid w:val="005759B8"/>
    <w:rsid w:val="00575C6D"/>
    <w:rsid w:val="00575ECC"/>
    <w:rsid w:val="0057614D"/>
    <w:rsid w:val="00576163"/>
    <w:rsid w:val="005767E0"/>
    <w:rsid w:val="005769E1"/>
    <w:rsid w:val="0057741D"/>
    <w:rsid w:val="005778C8"/>
    <w:rsid w:val="00577C7D"/>
    <w:rsid w:val="00580112"/>
    <w:rsid w:val="005801C7"/>
    <w:rsid w:val="005803CD"/>
    <w:rsid w:val="005806C3"/>
    <w:rsid w:val="00580B8F"/>
    <w:rsid w:val="00581786"/>
    <w:rsid w:val="00581CBE"/>
    <w:rsid w:val="0058223F"/>
    <w:rsid w:val="005827B9"/>
    <w:rsid w:val="005835A6"/>
    <w:rsid w:val="005837AD"/>
    <w:rsid w:val="00583CAF"/>
    <w:rsid w:val="00584531"/>
    <w:rsid w:val="00584770"/>
    <w:rsid w:val="00584C8B"/>
    <w:rsid w:val="00585123"/>
    <w:rsid w:val="005851A0"/>
    <w:rsid w:val="00585BF8"/>
    <w:rsid w:val="00585CBC"/>
    <w:rsid w:val="00585F66"/>
    <w:rsid w:val="005862CE"/>
    <w:rsid w:val="00586950"/>
    <w:rsid w:val="00586A8D"/>
    <w:rsid w:val="00586C07"/>
    <w:rsid w:val="00586C21"/>
    <w:rsid w:val="00587083"/>
    <w:rsid w:val="005870F8"/>
    <w:rsid w:val="005871B3"/>
    <w:rsid w:val="0058741D"/>
    <w:rsid w:val="005879B4"/>
    <w:rsid w:val="00587A51"/>
    <w:rsid w:val="00587B40"/>
    <w:rsid w:val="00587B72"/>
    <w:rsid w:val="00587C21"/>
    <w:rsid w:val="00587CD2"/>
    <w:rsid w:val="00587FD7"/>
    <w:rsid w:val="005900BD"/>
    <w:rsid w:val="005901B5"/>
    <w:rsid w:val="005902B5"/>
    <w:rsid w:val="00590938"/>
    <w:rsid w:val="00590E40"/>
    <w:rsid w:val="00590E96"/>
    <w:rsid w:val="005911AE"/>
    <w:rsid w:val="00591395"/>
    <w:rsid w:val="0059170C"/>
    <w:rsid w:val="005919B7"/>
    <w:rsid w:val="00591A1B"/>
    <w:rsid w:val="00591BCE"/>
    <w:rsid w:val="00591FCC"/>
    <w:rsid w:val="005923A0"/>
    <w:rsid w:val="0059250E"/>
    <w:rsid w:val="00592D84"/>
    <w:rsid w:val="00592F67"/>
    <w:rsid w:val="00593558"/>
    <w:rsid w:val="00593564"/>
    <w:rsid w:val="005937E0"/>
    <w:rsid w:val="005939B1"/>
    <w:rsid w:val="00593FAF"/>
    <w:rsid w:val="00594796"/>
    <w:rsid w:val="00594808"/>
    <w:rsid w:val="00595170"/>
    <w:rsid w:val="0059537C"/>
    <w:rsid w:val="005954DE"/>
    <w:rsid w:val="005954E7"/>
    <w:rsid w:val="00595CAD"/>
    <w:rsid w:val="00595EE5"/>
    <w:rsid w:val="005961CB"/>
    <w:rsid w:val="00596343"/>
    <w:rsid w:val="0059636A"/>
    <w:rsid w:val="0059663C"/>
    <w:rsid w:val="00596728"/>
    <w:rsid w:val="00596900"/>
    <w:rsid w:val="00596A7E"/>
    <w:rsid w:val="00596B5C"/>
    <w:rsid w:val="00596F86"/>
    <w:rsid w:val="0059768A"/>
    <w:rsid w:val="0059794F"/>
    <w:rsid w:val="00597D2B"/>
    <w:rsid w:val="00597FCF"/>
    <w:rsid w:val="005A00E4"/>
    <w:rsid w:val="005A01B7"/>
    <w:rsid w:val="005A0281"/>
    <w:rsid w:val="005A06B5"/>
    <w:rsid w:val="005A075C"/>
    <w:rsid w:val="005A078C"/>
    <w:rsid w:val="005A0882"/>
    <w:rsid w:val="005A0D98"/>
    <w:rsid w:val="005A0DAC"/>
    <w:rsid w:val="005A10C8"/>
    <w:rsid w:val="005A12C3"/>
    <w:rsid w:val="005A14CB"/>
    <w:rsid w:val="005A1591"/>
    <w:rsid w:val="005A169B"/>
    <w:rsid w:val="005A17BC"/>
    <w:rsid w:val="005A1858"/>
    <w:rsid w:val="005A18A1"/>
    <w:rsid w:val="005A1A08"/>
    <w:rsid w:val="005A1F75"/>
    <w:rsid w:val="005A236B"/>
    <w:rsid w:val="005A2392"/>
    <w:rsid w:val="005A2617"/>
    <w:rsid w:val="005A2999"/>
    <w:rsid w:val="005A2D65"/>
    <w:rsid w:val="005A2F12"/>
    <w:rsid w:val="005A3061"/>
    <w:rsid w:val="005A3227"/>
    <w:rsid w:val="005A32B6"/>
    <w:rsid w:val="005A32DB"/>
    <w:rsid w:val="005A34D5"/>
    <w:rsid w:val="005A3846"/>
    <w:rsid w:val="005A389C"/>
    <w:rsid w:val="005A39DB"/>
    <w:rsid w:val="005A3C95"/>
    <w:rsid w:val="005A3CC7"/>
    <w:rsid w:val="005A3D41"/>
    <w:rsid w:val="005A3FC3"/>
    <w:rsid w:val="005A3FC6"/>
    <w:rsid w:val="005A4EDE"/>
    <w:rsid w:val="005A4EFA"/>
    <w:rsid w:val="005A4FD4"/>
    <w:rsid w:val="005A53A9"/>
    <w:rsid w:val="005A53F5"/>
    <w:rsid w:val="005A5481"/>
    <w:rsid w:val="005A5669"/>
    <w:rsid w:val="005A57C2"/>
    <w:rsid w:val="005A5C07"/>
    <w:rsid w:val="005A5E05"/>
    <w:rsid w:val="005A5F42"/>
    <w:rsid w:val="005A64FF"/>
    <w:rsid w:val="005A6D80"/>
    <w:rsid w:val="005A6F5B"/>
    <w:rsid w:val="005A7242"/>
    <w:rsid w:val="005A7606"/>
    <w:rsid w:val="005A7776"/>
    <w:rsid w:val="005A7E88"/>
    <w:rsid w:val="005B00B4"/>
    <w:rsid w:val="005B0197"/>
    <w:rsid w:val="005B02A9"/>
    <w:rsid w:val="005B052E"/>
    <w:rsid w:val="005B0971"/>
    <w:rsid w:val="005B0CC0"/>
    <w:rsid w:val="005B11CF"/>
    <w:rsid w:val="005B1231"/>
    <w:rsid w:val="005B1738"/>
    <w:rsid w:val="005B1B28"/>
    <w:rsid w:val="005B1CFB"/>
    <w:rsid w:val="005B2007"/>
    <w:rsid w:val="005B2500"/>
    <w:rsid w:val="005B2823"/>
    <w:rsid w:val="005B298C"/>
    <w:rsid w:val="005B2A77"/>
    <w:rsid w:val="005B2B64"/>
    <w:rsid w:val="005B3076"/>
    <w:rsid w:val="005B30FF"/>
    <w:rsid w:val="005B31F2"/>
    <w:rsid w:val="005B33A9"/>
    <w:rsid w:val="005B33AE"/>
    <w:rsid w:val="005B3A9B"/>
    <w:rsid w:val="005B3BA4"/>
    <w:rsid w:val="005B3F51"/>
    <w:rsid w:val="005B42D3"/>
    <w:rsid w:val="005B47C6"/>
    <w:rsid w:val="005B49BB"/>
    <w:rsid w:val="005B5121"/>
    <w:rsid w:val="005B527E"/>
    <w:rsid w:val="005B56E7"/>
    <w:rsid w:val="005B5B8A"/>
    <w:rsid w:val="005B5C38"/>
    <w:rsid w:val="005B6086"/>
    <w:rsid w:val="005B69C1"/>
    <w:rsid w:val="005B6A20"/>
    <w:rsid w:val="005B6DA9"/>
    <w:rsid w:val="005B77B1"/>
    <w:rsid w:val="005B7826"/>
    <w:rsid w:val="005B7B61"/>
    <w:rsid w:val="005C0074"/>
    <w:rsid w:val="005C0492"/>
    <w:rsid w:val="005C0AE4"/>
    <w:rsid w:val="005C0B5E"/>
    <w:rsid w:val="005C1DF1"/>
    <w:rsid w:val="005C1E04"/>
    <w:rsid w:val="005C1E7D"/>
    <w:rsid w:val="005C1F13"/>
    <w:rsid w:val="005C2509"/>
    <w:rsid w:val="005C2896"/>
    <w:rsid w:val="005C39D5"/>
    <w:rsid w:val="005C3AB3"/>
    <w:rsid w:val="005C4297"/>
    <w:rsid w:val="005C43E7"/>
    <w:rsid w:val="005C47D7"/>
    <w:rsid w:val="005C4909"/>
    <w:rsid w:val="005C4975"/>
    <w:rsid w:val="005C497A"/>
    <w:rsid w:val="005C4B75"/>
    <w:rsid w:val="005C54D1"/>
    <w:rsid w:val="005C59C2"/>
    <w:rsid w:val="005C5E7C"/>
    <w:rsid w:val="005C6501"/>
    <w:rsid w:val="005C676D"/>
    <w:rsid w:val="005C6AE9"/>
    <w:rsid w:val="005C6B1D"/>
    <w:rsid w:val="005C6B30"/>
    <w:rsid w:val="005C6C18"/>
    <w:rsid w:val="005C6F84"/>
    <w:rsid w:val="005C71DD"/>
    <w:rsid w:val="005C74A8"/>
    <w:rsid w:val="005C75F5"/>
    <w:rsid w:val="005C75F8"/>
    <w:rsid w:val="005C76DF"/>
    <w:rsid w:val="005C7774"/>
    <w:rsid w:val="005C7DE5"/>
    <w:rsid w:val="005C7F7A"/>
    <w:rsid w:val="005D00AE"/>
    <w:rsid w:val="005D050D"/>
    <w:rsid w:val="005D0BD8"/>
    <w:rsid w:val="005D0C22"/>
    <w:rsid w:val="005D0D26"/>
    <w:rsid w:val="005D0D80"/>
    <w:rsid w:val="005D0E12"/>
    <w:rsid w:val="005D0F15"/>
    <w:rsid w:val="005D128D"/>
    <w:rsid w:val="005D1621"/>
    <w:rsid w:val="005D16CF"/>
    <w:rsid w:val="005D2016"/>
    <w:rsid w:val="005D2166"/>
    <w:rsid w:val="005D2817"/>
    <w:rsid w:val="005D33AE"/>
    <w:rsid w:val="005D3B38"/>
    <w:rsid w:val="005D3B48"/>
    <w:rsid w:val="005D3DCE"/>
    <w:rsid w:val="005D3EAB"/>
    <w:rsid w:val="005D3F2D"/>
    <w:rsid w:val="005D408A"/>
    <w:rsid w:val="005D42A0"/>
    <w:rsid w:val="005D4E71"/>
    <w:rsid w:val="005D50BD"/>
    <w:rsid w:val="005D513B"/>
    <w:rsid w:val="005D5B6A"/>
    <w:rsid w:val="005D6256"/>
    <w:rsid w:val="005D6345"/>
    <w:rsid w:val="005D63AB"/>
    <w:rsid w:val="005D64E8"/>
    <w:rsid w:val="005D64FB"/>
    <w:rsid w:val="005D6518"/>
    <w:rsid w:val="005D6614"/>
    <w:rsid w:val="005D66CB"/>
    <w:rsid w:val="005D67C9"/>
    <w:rsid w:val="005D6A25"/>
    <w:rsid w:val="005D6B1A"/>
    <w:rsid w:val="005D6CC5"/>
    <w:rsid w:val="005D6D9C"/>
    <w:rsid w:val="005D6E30"/>
    <w:rsid w:val="005D6EC9"/>
    <w:rsid w:val="005D6EDB"/>
    <w:rsid w:val="005D738D"/>
    <w:rsid w:val="005E0116"/>
    <w:rsid w:val="005E01F2"/>
    <w:rsid w:val="005E038E"/>
    <w:rsid w:val="005E0532"/>
    <w:rsid w:val="005E0568"/>
    <w:rsid w:val="005E0F2D"/>
    <w:rsid w:val="005E0F73"/>
    <w:rsid w:val="005E119F"/>
    <w:rsid w:val="005E1D5C"/>
    <w:rsid w:val="005E1E6C"/>
    <w:rsid w:val="005E1E7D"/>
    <w:rsid w:val="005E20AA"/>
    <w:rsid w:val="005E2346"/>
    <w:rsid w:val="005E24DE"/>
    <w:rsid w:val="005E2655"/>
    <w:rsid w:val="005E2C44"/>
    <w:rsid w:val="005E2C48"/>
    <w:rsid w:val="005E2DCA"/>
    <w:rsid w:val="005E36B1"/>
    <w:rsid w:val="005E36C0"/>
    <w:rsid w:val="005E3958"/>
    <w:rsid w:val="005E3B85"/>
    <w:rsid w:val="005E3FAC"/>
    <w:rsid w:val="005E4093"/>
    <w:rsid w:val="005E47BB"/>
    <w:rsid w:val="005E4AC4"/>
    <w:rsid w:val="005E4AD2"/>
    <w:rsid w:val="005E4E14"/>
    <w:rsid w:val="005E5622"/>
    <w:rsid w:val="005E5D00"/>
    <w:rsid w:val="005E5D69"/>
    <w:rsid w:val="005E68F1"/>
    <w:rsid w:val="005E6A70"/>
    <w:rsid w:val="005E726B"/>
    <w:rsid w:val="005E727F"/>
    <w:rsid w:val="005E7409"/>
    <w:rsid w:val="005E74D5"/>
    <w:rsid w:val="005E7595"/>
    <w:rsid w:val="005E75F1"/>
    <w:rsid w:val="005E7636"/>
    <w:rsid w:val="005F03D4"/>
    <w:rsid w:val="005F04CD"/>
    <w:rsid w:val="005F05B4"/>
    <w:rsid w:val="005F0610"/>
    <w:rsid w:val="005F0B60"/>
    <w:rsid w:val="005F0BF6"/>
    <w:rsid w:val="005F0FEB"/>
    <w:rsid w:val="005F1211"/>
    <w:rsid w:val="005F1295"/>
    <w:rsid w:val="005F12D4"/>
    <w:rsid w:val="005F14A0"/>
    <w:rsid w:val="005F2062"/>
    <w:rsid w:val="005F2203"/>
    <w:rsid w:val="005F22FB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05B"/>
    <w:rsid w:val="005F4206"/>
    <w:rsid w:val="005F446E"/>
    <w:rsid w:val="005F44B4"/>
    <w:rsid w:val="005F460B"/>
    <w:rsid w:val="005F4719"/>
    <w:rsid w:val="005F566F"/>
    <w:rsid w:val="005F5679"/>
    <w:rsid w:val="005F57BC"/>
    <w:rsid w:val="005F5905"/>
    <w:rsid w:val="005F5942"/>
    <w:rsid w:val="005F5AAB"/>
    <w:rsid w:val="005F5BBD"/>
    <w:rsid w:val="005F5D5A"/>
    <w:rsid w:val="005F5D5E"/>
    <w:rsid w:val="005F5DF7"/>
    <w:rsid w:val="005F5E73"/>
    <w:rsid w:val="005F5E95"/>
    <w:rsid w:val="005F5F3B"/>
    <w:rsid w:val="005F63FA"/>
    <w:rsid w:val="005F64D8"/>
    <w:rsid w:val="005F665C"/>
    <w:rsid w:val="005F68A1"/>
    <w:rsid w:val="005F6CE6"/>
    <w:rsid w:val="005F6EF3"/>
    <w:rsid w:val="005F76C2"/>
    <w:rsid w:val="005F7A19"/>
    <w:rsid w:val="005F7C91"/>
    <w:rsid w:val="005F7DEF"/>
    <w:rsid w:val="005F7E20"/>
    <w:rsid w:val="00600188"/>
    <w:rsid w:val="00600353"/>
    <w:rsid w:val="006004FC"/>
    <w:rsid w:val="00600614"/>
    <w:rsid w:val="006007A1"/>
    <w:rsid w:val="00600A71"/>
    <w:rsid w:val="00600BAC"/>
    <w:rsid w:val="00601041"/>
    <w:rsid w:val="006010E8"/>
    <w:rsid w:val="0060173D"/>
    <w:rsid w:val="00601978"/>
    <w:rsid w:val="00602132"/>
    <w:rsid w:val="00602414"/>
    <w:rsid w:val="006024F8"/>
    <w:rsid w:val="00602892"/>
    <w:rsid w:val="00602AFC"/>
    <w:rsid w:val="00603035"/>
    <w:rsid w:val="00603226"/>
    <w:rsid w:val="006032E1"/>
    <w:rsid w:val="00603506"/>
    <w:rsid w:val="006037DC"/>
    <w:rsid w:val="0060388C"/>
    <w:rsid w:val="00603AA0"/>
    <w:rsid w:val="0060413B"/>
    <w:rsid w:val="00604928"/>
    <w:rsid w:val="00604B20"/>
    <w:rsid w:val="00604E6A"/>
    <w:rsid w:val="00605017"/>
    <w:rsid w:val="0060504B"/>
    <w:rsid w:val="00605181"/>
    <w:rsid w:val="006052FF"/>
    <w:rsid w:val="00605E00"/>
    <w:rsid w:val="00605E70"/>
    <w:rsid w:val="00606063"/>
    <w:rsid w:val="00606706"/>
    <w:rsid w:val="00606985"/>
    <w:rsid w:val="00606E17"/>
    <w:rsid w:val="00607005"/>
    <w:rsid w:val="0060715A"/>
    <w:rsid w:val="006075EC"/>
    <w:rsid w:val="00607F5A"/>
    <w:rsid w:val="00610214"/>
    <w:rsid w:val="00610302"/>
    <w:rsid w:val="00610807"/>
    <w:rsid w:val="00610AF8"/>
    <w:rsid w:val="00610E0C"/>
    <w:rsid w:val="00610E46"/>
    <w:rsid w:val="00611477"/>
    <w:rsid w:val="00611E5E"/>
    <w:rsid w:val="00611EA5"/>
    <w:rsid w:val="006121F1"/>
    <w:rsid w:val="00612345"/>
    <w:rsid w:val="006125BA"/>
    <w:rsid w:val="0061263F"/>
    <w:rsid w:val="006126AA"/>
    <w:rsid w:val="00612730"/>
    <w:rsid w:val="00613248"/>
    <w:rsid w:val="006137CC"/>
    <w:rsid w:val="00613905"/>
    <w:rsid w:val="006140A0"/>
    <w:rsid w:val="0061413E"/>
    <w:rsid w:val="0061414B"/>
    <w:rsid w:val="00614407"/>
    <w:rsid w:val="00614EA1"/>
    <w:rsid w:val="00615379"/>
    <w:rsid w:val="0061543B"/>
    <w:rsid w:val="00615625"/>
    <w:rsid w:val="0061580E"/>
    <w:rsid w:val="00615939"/>
    <w:rsid w:val="00615F5F"/>
    <w:rsid w:val="006164B7"/>
    <w:rsid w:val="006169A0"/>
    <w:rsid w:val="006169AF"/>
    <w:rsid w:val="00616B75"/>
    <w:rsid w:val="00616E98"/>
    <w:rsid w:val="00616FE3"/>
    <w:rsid w:val="006170F2"/>
    <w:rsid w:val="006171B8"/>
    <w:rsid w:val="00617387"/>
    <w:rsid w:val="0061774A"/>
    <w:rsid w:val="00617A9F"/>
    <w:rsid w:val="00617C09"/>
    <w:rsid w:val="00617CE1"/>
    <w:rsid w:val="00620049"/>
    <w:rsid w:val="0062046A"/>
    <w:rsid w:val="006207CA"/>
    <w:rsid w:val="00620C28"/>
    <w:rsid w:val="00620F33"/>
    <w:rsid w:val="00621160"/>
    <w:rsid w:val="00621572"/>
    <w:rsid w:val="00621DA7"/>
    <w:rsid w:val="00621FA5"/>
    <w:rsid w:val="006221E5"/>
    <w:rsid w:val="006225A2"/>
    <w:rsid w:val="00622687"/>
    <w:rsid w:val="00622930"/>
    <w:rsid w:val="006229E7"/>
    <w:rsid w:val="0062344F"/>
    <w:rsid w:val="00623659"/>
    <w:rsid w:val="00623756"/>
    <w:rsid w:val="00623A11"/>
    <w:rsid w:val="00623FB5"/>
    <w:rsid w:val="0062412A"/>
    <w:rsid w:val="00624910"/>
    <w:rsid w:val="00624A12"/>
    <w:rsid w:val="00624A65"/>
    <w:rsid w:val="00624C2B"/>
    <w:rsid w:val="00624FB3"/>
    <w:rsid w:val="0062548C"/>
    <w:rsid w:val="00625506"/>
    <w:rsid w:val="006255BE"/>
    <w:rsid w:val="00625619"/>
    <w:rsid w:val="00625B9F"/>
    <w:rsid w:val="00625F14"/>
    <w:rsid w:val="00626385"/>
    <w:rsid w:val="00626435"/>
    <w:rsid w:val="0062646B"/>
    <w:rsid w:val="00626592"/>
    <w:rsid w:val="006269ED"/>
    <w:rsid w:val="0062718A"/>
    <w:rsid w:val="0062723E"/>
    <w:rsid w:val="006272D1"/>
    <w:rsid w:val="006273C2"/>
    <w:rsid w:val="0062753C"/>
    <w:rsid w:val="006278E5"/>
    <w:rsid w:val="00627AE5"/>
    <w:rsid w:val="00627C2A"/>
    <w:rsid w:val="00627CB9"/>
    <w:rsid w:val="00630143"/>
    <w:rsid w:val="006306F9"/>
    <w:rsid w:val="0063076A"/>
    <w:rsid w:val="006308C6"/>
    <w:rsid w:val="006309EE"/>
    <w:rsid w:val="00630B61"/>
    <w:rsid w:val="00630D97"/>
    <w:rsid w:val="00630E01"/>
    <w:rsid w:val="00631582"/>
    <w:rsid w:val="006317E5"/>
    <w:rsid w:val="00631B7C"/>
    <w:rsid w:val="0063227B"/>
    <w:rsid w:val="00632361"/>
    <w:rsid w:val="0063240F"/>
    <w:rsid w:val="00632755"/>
    <w:rsid w:val="006328B6"/>
    <w:rsid w:val="00632967"/>
    <w:rsid w:val="00632B49"/>
    <w:rsid w:val="00632B65"/>
    <w:rsid w:val="00632D49"/>
    <w:rsid w:val="00632DF0"/>
    <w:rsid w:val="0063329B"/>
    <w:rsid w:val="006333CA"/>
    <w:rsid w:val="00633971"/>
    <w:rsid w:val="00633A72"/>
    <w:rsid w:val="00633E67"/>
    <w:rsid w:val="0063409E"/>
    <w:rsid w:val="006340A5"/>
    <w:rsid w:val="006346D3"/>
    <w:rsid w:val="00634AF6"/>
    <w:rsid w:val="00634B0E"/>
    <w:rsid w:val="00634C6B"/>
    <w:rsid w:val="00635122"/>
    <w:rsid w:val="00635244"/>
    <w:rsid w:val="00635289"/>
    <w:rsid w:val="00635491"/>
    <w:rsid w:val="006355A1"/>
    <w:rsid w:val="00635926"/>
    <w:rsid w:val="00635B1E"/>
    <w:rsid w:val="00635BC1"/>
    <w:rsid w:val="00635BDE"/>
    <w:rsid w:val="00635EB6"/>
    <w:rsid w:val="00635FCD"/>
    <w:rsid w:val="0063631E"/>
    <w:rsid w:val="006363B8"/>
    <w:rsid w:val="00636837"/>
    <w:rsid w:val="006369B9"/>
    <w:rsid w:val="00636C6F"/>
    <w:rsid w:val="00636F3C"/>
    <w:rsid w:val="00636F48"/>
    <w:rsid w:val="006370D2"/>
    <w:rsid w:val="00637971"/>
    <w:rsid w:val="006379D8"/>
    <w:rsid w:val="00637A09"/>
    <w:rsid w:val="0064001C"/>
    <w:rsid w:val="00641489"/>
    <w:rsid w:val="00641C98"/>
    <w:rsid w:val="00641CD3"/>
    <w:rsid w:val="00642728"/>
    <w:rsid w:val="00642D71"/>
    <w:rsid w:val="006430C7"/>
    <w:rsid w:val="0064317E"/>
    <w:rsid w:val="00643943"/>
    <w:rsid w:val="00643A4C"/>
    <w:rsid w:val="00643ACD"/>
    <w:rsid w:val="00643CD5"/>
    <w:rsid w:val="0064425A"/>
    <w:rsid w:val="00644364"/>
    <w:rsid w:val="006447AD"/>
    <w:rsid w:val="006447D5"/>
    <w:rsid w:val="0064487B"/>
    <w:rsid w:val="006448A1"/>
    <w:rsid w:val="006450CB"/>
    <w:rsid w:val="0064525E"/>
    <w:rsid w:val="00645545"/>
    <w:rsid w:val="00645751"/>
    <w:rsid w:val="0064575D"/>
    <w:rsid w:val="00645773"/>
    <w:rsid w:val="00645CE8"/>
    <w:rsid w:val="00645E83"/>
    <w:rsid w:val="00645FDB"/>
    <w:rsid w:val="006462C2"/>
    <w:rsid w:val="0064650E"/>
    <w:rsid w:val="006469A6"/>
    <w:rsid w:val="00647010"/>
    <w:rsid w:val="00647319"/>
    <w:rsid w:val="00647542"/>
    <w:rsid w:val="006478C4"/>
    <w:rsid w:val="006478F0"/>
    <w:rsid w:val="00647972"/>
    <w:rsid w:val="00647A22"/>
    <w:rsid w:val="00647D4E"/>
    <w:rsid w:val="00650323"/>
    <w:rsid w:val="006506B6"/>
    <w:rsid w:val="00650BA1"/>
    <w:rsid w:val="00650C3B"/>
    <w:rsid w:val="00650D47"/>
    <w:rsid w:val="00651606"/>
    <w:rsid w:val="00651650"/>
    <w:rsid w:val="006518A4"/>
    <w:rsid w:val="006518D1"/>
    <w:rsid w:val="006518E9"/>
    <w:rsid w:val="00651DD9"/>
    <w:rsid w:val="00651F47"/>
    <w:rsid w:val="006520E8"/>
    <w:rsid w:val="00652101"/>
    <w:rsid w:val="0065211E"/>
    <w:rsid w:val="00652432"/>
    <w:rsid w:val="00652E4A"/>
    <w:rsid w:val="00653015"/>
    <w:rsid w:val="0065350F"/>
    <w:rsid w:val="00653687"/>
    <w:rsid w:val="00653CA7"/>
    <w:rsid w:val="006541A7"/>
    <w:rsid w:val="00654340"/>
    <w:rsid w:val="00654549"/>
    <w:rsid w:val="00654726"/>
    <w:rsid w:val="00654AF3"/>
    <w:rsid w:val="00654D03"/>
    <w:rsid w:val="00654D43"/>
    <w:rsid w:val="00654EDB"/>
    <w:rsid w:val="006553BB"/>
    <w:rsid w:val="0065548C"/>
    <w:rsid w:val="00655663"/>
    <w:rsid w:val="00655832"/>
    <w:rsid w:val="00655A56"/>
    <w:rsid w:val="00656137"/>
    <w:rsid w:val="00656241"/>
    <w:rsid w:val="00656541"/>
    <w:rsid w:val="006569E5"/>
    <w:rsid w:val="00656BC4"/>
    <w:rsid w:val="00656BE1"/>
    <w:rsid w:val="00656FB0"/>
    <w:rsid w:val="0065704A"/>
    <w:rsid w:val="006573B3"/>
    <w:rsid w:val="006575A7"/>
    <w:rsid w:val="006578DE"/>
    <w:rsid w:val="006578F3"/>
    <w:rsid w:val="00657A06"/>
    <w:rsid w:val="00660110"/>
    <w:rsid w:val="006601A6"/>
    <w:rsid w:val="006602AA"/>
    <w:rsid w:val="00660450"/>
    <w:rsid w:val="006604EC"/>
    <w:rsid w:val="00660D0C"/>
    <w:rsid w:val="0066187C"/>
    <w:rsid w:val="00661A71"/>
    <w:rsid w:val="00661C1F"/>
    <w:rsid w:val="006620C7"/>
    <w:rsid w:val="0066260A"/>
    <w:rsid w:val="00662839"/>
    <w:rsid w:val="00662D18"/>
    <w:rsid w:val="00663060"/>
    <w:rsid w:val="0066377D"/>
    <w:rsid w:val="0066383A"/>
    <w:rsid w:val="00663A11"/>
    <w:rsid w:val="00663E12"/>
    <w:rsid w:val="00663E4D"/>
    <w:rsid w:val="00663F2E"/>
    <w:rsid w:val="00663FAF"/>
    <w:rsid w:val="0066427B"/>
    <w:rsid w:val="0066427F"/>
    <w:rsid w:val="006642B4"/>
    <w:rsid w:val="006646BD"/>
    <w:rsid w:val="00664B26"/>
    <w:rsid w:val="00664E8B"/>
    <w:rsid w:val="00664EB4"/>
    <w:rsid w:val="00664F45"/>
    <w:rsid w:val="00664FC6"/>
    <w:rsid w:val="0066514C"/>
    <w:rsid w:val="00665259"/>
    <w:rsid w:val="006652D5"/>
    <w:rsid w:val="0066564E"/>
    <w:rsid w:val="0066573E"/>
    <w:rsid w:val="00665BB3"/>
    <w:rsid w:val="00666737"/>
    <w:rsid w:val="00666859"/>
    <w:rsid w:val="00666F41"/>
    <w:rsid w:val="00667592"/>
    <w:rsid w:val="00667B67"/>
    <w:rsid w:val="00667C24"/>
    <w:rsid w:val="00667E0C"/>
    <w:rsid w:val="00670220"/>
    <w:rsid w:val="0067054E"/>
    <w:rsid w:val="006705C6"/>
    <w:rsid w:val="00671208"/>
    <w:rsid w:val="00671288"/>
    <w:rsid w:val="0067144C"/>
    <w:rsid w:val="006714EA"/>
    <w:rsid w:val="006719B7"/>
    <w:rsid w:val="00671A78"/>
    <w:rsid w:val="00671AAC"/>
    <w:rsid w:val="00671BC1"/>
    <w:rsid w:val="00671D0B"/>
    <w:rsid w:val="00671FDD"/>
    <w:rsid w:val="00672397"/>
    <w:rsid w:val="00672445"/>
    <w:rsid w:val="006729C3"/>
    <w:rsid w:val="00672AAE"/>
    <w:rsid w:val="00672F55"/>
    <w:rsid w:val="00672F88"/>
    <w:rsid w:val="006732F7"/>
    <w:rsid w:val="006734F2"/>
    <w:rsid w:val="00673A12"/>
    <w:rsid w:val="00673BF9"/>
    <w:rsid w:val="006741F4"/>
    <w:rsid w:val="00674354"/>
    <w:rsid w:val="00674581"/>
    <w:rsid w:val="006747BF"/>
    <w:rsid w:val="00674917"/>
    <w:rsid w:val="00674997"/>
    <w:rsid w:val="0067499A"/>
    <w:rsid w:val="00674BF6"/>
    <w:rsid w:val="00674C73"/>
    <w:rsid w:val="00675082"/>
    <w:rsid w:val="00675A4E"/>
    <w:rsid w:val="00675A83"/>
    <w:rsid w:val="00675DED"/>
    <w:rsid w:val="00676846"/>
    <w:rsid w:val="00676D85"/>
    <w:rsid w:val="00677144"/>
    <w:rsid w:val="00677173"/>
    <w:rsid w:val="006772EF"/>
    <w:rsid w:val="0067731B"/>
    <w:rsid w:val="006773C9"/>
    <w:rsid w:val="00677782"/>
    <w:rsid w:val="00677DCC"/>
    <w:rsid w:val="00677F47"/>
    <w:rsid w:val="00680317"/>
    <w:rsid w:val="006805BB"/>
    <w:rsid w:val="006809CB"/>
    <w:rsid w:val="00680AF6"/>
    <w:rsid w:val="00680E22"/>
    <w:rsid w:val="00680F74"/>
    <w:rsid w:val="006812C4"/>
    <w:rsid w:val="00681595"/>
    <w:rsid w:val="0068171C"/>
    <w:rsid w:val="0068174A"/>
    <w:rsid w:val="006818BD"/>
    <w:rsid w:val="00681EE7"/>
    <w:rsid w:val="006822A1"/>
    <w:rsid w:val="006825E3"/>
    <w:rsid w:val="00682E20"/>
    <w:rsid w:val="00682F34"/>
    <w:rsid w:val="006838CC"/>
    <w:rsid w:val="006838EC"/>
    <w:rsid w:val="00683BE2"/>
    <w:rsid w:val="00684088"/>
    <w:rsid w:val="006842DA"/>
    <w:rsid w:val="006844B3"/>
    <w:rsid w:val="006844E8"/>
    <w:rsid w:val="00684B58"/>
    <w:rsid w:val="00684CB7"/>
    <w:rsid w:val="00684D41"/>
    <w:rsid w:val="00684FB9"/>
    <w:rsid w:val="006851F9"/>
    <w:rsid w:val="006853B2"/>
    <w:rsid w:val="006854E1"/>
    <w:rsid w:val="006860C7"/>
    <w:rsid w:val="006862F0"/>
    <w:rsid w:val="0068642A"/>
    <w:rsid w:val="006869A1"/>
    <w:rsid w:val="00686A80"/>
    <w:rsid w:val="00686C41"/>
    <w:rsid w:val="00686F52"/>
    <w:rsid w:val="00686FF9"/>
    <w:rsid w:val="00687221"/>
    <w:rsid w:val="00687483"/>
    <w:rsid w:val="00687A7F"/>
    <w:rsid w:val="00690077"/>
    <w:rsid w:val="006904C6"/>
    <w:rsid w:val="00690BC8"/>
    <w:rsid w:val="00691738"/>
    <w:rsid w:val="00691768"/>
    <w:rsid w:val="006917C3"/>
    <w:rsid w:val="006917C7"/>
    <w:rsid w:val="006919ED"/>
    <w:rsid w:val="00691C93"/>
    <w:rsid w:val="006921E4"/>
    <w:rsid w:val="0069238A"/>
    <w:rsid w:val="006929D7"/>
    <w:rsid w:val="00692AF1"/>
    <w:rsid w:val="00692B6E"/>
    <w:rsid w:val="00693194"/>
    <w:rsid w:val="006933FC"/>
    <w:rsid w:val="006935BD"/>
    <w:rsid w:val="006937E4"/>
    <w:rsid w:val="0069380F"/>
    <w:rsid w:val="00693C5F"/>
    <w:rsid w:val="00693DA9"/>
    <w:rsid w:val="00693E61"/>
    <w:rsid w:val="00693F85"/>
    <w:rsid w:val="00693FF6"/>
    <w:rsid w:val="00694239"/>
    <w:rsid w:val="00694325"/>
    <w:rsid w:val="006943F2"/>
    <w:rsid w:val="00694BD4"/>
    <w:rsid w:val="00694DBA"/>
    <w:rsid w:val="00695041"/>
    <w:rsid w:val="0069507A"/>
    <w:rsid w:val="0069512D"/>
    <w:rsid w:val="0069560F"/>
    <w:rsid w:val="00695846"/>
    <w:rsid w:val="006959AA"/>
    <w:rsid w:val="006959EF"/>
    <w:rsid w:val="00695A62"/>
    <w:rsid w:val="00695C1F"/>
    <w:rsid w:val="00696182"/>
    <w:rsid w:val="00696AC8"/>
    <w:rsid w:val="00696C24"/>
    <w:rsid w:val="00696CC2"/>
    <w:rsid w:val="00697047"/>
    <w:rsid w:val="0069740A"/>
    <w:rsid w:val="00697F18"/>
    <w:rsid w:val="00697F63"/>
    <w:rsid w:val="006A00E5"/>
    <w:rsid w:val="006A0373"/>
    <w:rsid w:val="006A0534"/>
    <w:rsid w:val="006A06C2"/>
    <w:rsid w:val="006A0A5A"/>
    <w:rsid w:val="006A0C08"/>
    <w:rsid w:val="006A0CF2"/>
    <w:rsid w:val="006A140C"/>
    <w:rsid w:val="006A1488"/>
    <w:rsid w:val="006A1582"/>
    <w:rsid w:val="006A1CB4"/>
    <w:rsid w:val="006A21BA"/>
    <w:rsid w:val="006A22D9"/>
    <w:rsid w:val="006A24A7"/>
    <w:rsid w:val="006A263A"/>
    <w:rsid w:val="006A2D6B"/>
    <w:rsid w:val="006A2E82"/>
    <w:rsid w:val="006A2EFC"/>
    <w:rsid w:val="006A2FF8"/>
    <w:rsid w:val="006A33BE"/>
    <w:rsid w:val="006A3458"/>
    <w:rsid w:val="006A384A"/>
    <w:rsid w:val="006A4488"/>
    <w:rsid w:val="006A46E2"/>
    <w:rsid w:val="006A495B"/>
    <w:rsid w:val="006A4A41"/>
    <w:rsid w:val="006A4AD4"/>
    <w:rsid w:val="006A4F90"/>
    <w:rsid w:val="006A5206"/>
    <w:rsid w:val="006A528F"/>
    <w:rsid w:val="006A550C"/>
    <w:rsid w:val="006A592E"/>
    <w:rsid w:val="006A59A3"/>
    <w:rsid w:val="006A5B26"/>
    <w:rsid w:val="006A5B55"/>
    <w:rsid w:val="006A5C3C"/>
    <w:rsid w:val="006A5D2E"/>
    <w:rsid w:val="006A5D7B"/>
    <w:rsid w:val="006A66CB"/>
    <w:rsid w:val="006A6C70"/>
    <w:rsid w:val="006A71FD"/>
    <w:rsid w:val="006A72EE"/>
    <w:rsid w:val="006A763F"/>
    <w:rsid w:val="006A767B"/>
    <w:rsid w:val="006A76E7"/>
    <w:rsid w:val="006A792D"/>
    <w:rsid w:val="006B00E0"/>
    <w:rsid w:val="006B0310"/>
    <w:rsid w:val="006B0649"/>
    <w:rsid w:val="006B06C4"/>
    <w:rsid w:val="006B0FFA"/>
    <w:rsid w:val="006B1D1A"/>
    <w:rsid w:val="006B1F91"/>
    <w:rsid w:val="006B2404"/>
    <w:rsid w:val="006B24BD"/>
    <w:rsid w:val="006B2B64"/>
    <w:rsid w:val="006B2B79"/>
    <w:rsid w:val="006B3022"/>
    <w:rsid w:val="006B3071"/>
    <w:rsid w:val="006B3457"/>
    <w:rsid w:val="006B355D"/>
    <w:rsid w:val="006B35B9"/>
    <w:rsid w:val="006B4016"/>
    <w:rsid w:val="006B40B0"/>
    <w:rsid w:val="006B437D"/>
    <w:rsid w:val="006B45AA"/>
    <w:rsid w:val="006B4801"/>
    <w:rsid w:val="006B48A2"/>
    <w:rsid w:val="006B4EA1"/>
    <w:rsid w:val="006B53B5"/>
    <w:rsid w:val="006B5448"/>
    <w:rsid w:val="006B5461"/>
    <w:rsid w:val="006B575F"/>
    <w:rsid w:val="006B5926"/>
    <w:rsid w:val="006B595D"/>
    <w:rsid w:val="006B5A55"/>
    <w:rsid w:val="006B5E66"/>
    <w:rsid w:val="006B6062"/>
    <w:rsid w:val="006B6397"/>
    <w:rsid w:val="006B6505"/>
    <w:rsid w:val="006B6753"/>
    <w:rsid w:val="006B692A"/>
    <w:rsid w:val="006B69C3"/>
    <w:rsid w:val="006B6B4A"/>
    <w:rsid w:val="006B6BC6"/>
    <w:rsid w:val="006B6C10"/>
    <w:rsid w:val="006B6D97"/>
    <w:rsid w:val="006B707E"/>
    <w:rsid w:val="006B7201"/>
    <w:rsid w:val="006B7249"/>
    <w:rsid w:val="006B72FC"/>
    <w:rsid w:val="006B7A80"/>
    <w:rsid w:val="006C0563"/>
    <w:rsid w:val="006C09FC"/>
    <w:rsid w:val="006C1373"/>
    <w:rsid w:val="006C184D"/>
    <w:rsid w:val="006C18AC"/>
    <w:rsid w:val="006C1A4B"/>
    <w:rsid w:val="006C1AD3"/>
    <w:rsid w:val="006C1E98"/>
    <w:rsid w:val="006C2010"/>
    <w:rsid w:val="006C2196"/>
    <w:rsid w:val="006C21D0"/>
    <w:rsid w:val="006C2434"/>
    <w:rsid w:val="006C283D"/>
    <w:rsid w:val="006C3115"/>
    <w:rsid w:val="006C3388"/>
    <w:rsid w:val="006C3449"/>
    <w:rsid w:val="006C3598"/>
    <w:rsid w:val="006C39DC"/>
    <w:rsid w:val="006C3CB3"/>
    <w:rsid w:val="006C3DDF"/>
    <w:rsid w:val="006C3EC8"/>
    <w:rsid w:val="006C4546"/>
    <w:rsid w:val="006C45F4"/>
    <w:rsid w:val="006C4716"/>
    <w:rsid w:val="006C4C6C"/>
    <w:rsid w:val="006C5362"/>
    <w:rsid w:val="006C54CD"/>
    <w:rsid w:val="006C54FC"/>
    <w:rsid w:val="006C5520"/>
    <w:rsid w:val="006C570F"/>
    <w:rsid w:val="006C5724"/>
    <w:rsid w:val="006C5803"/>
    <w:rsid w:val="006C5872"/>
    <w:rsid w:val="006C5D66"/>
    <w:rsid w:val="006C5F60"/>
    <w:rsid w:val="006C5F80"/>
    <w:rsid w:val="006C6205"/>
    <w:rsid w:val="006C6279"/>
    <w:rsid w:val="006C6556"/>
    <w:rsid w:val="006C6670"/>
    <w:rsid w:val="006C680D"/>
    <w:rsid w:val="006C6BF3"/>
    <w:rsid w:val="006C72BA"/>
    <w:rsid w:val="006C73A9"/>
    <w:rsid w:val="006C749C"/>
    <w:rsid w:val="006D04DA"/>
    <w:rsid w:val="006D0A02"/>
    <w:rsid w:val="006D12E6"/>
    <w:rsid w:val="006D1313"/>
    <w:rsid w:val="006D152D"/>
    <w:rsid w:val="006D1A55"/>
    <w:rsid w:val="006D1BBC"/>
    <w:rsid w:val="006D1C51"/>
    <w:rsid w:val="006D1D94"/>
    <w:rsid w:val="006D1FA9"/>
    <w:rsid w:val="006D22E0"/>
    <w:rsid w:val="006D2AE8"/>
    <w:rsid w:val="006D2C73"/>
    <w:rsid w:val="006D2D99"/>
    <w:rsid w:val="006D350D"/>
    <w:rsid w:val="006D384A"/>
    <w:rsid w:val="006D38C4"/>
    <w:rsid w:val="006D3BF7"/>
    <w:rsid w:val="006D3C1C"/>
    <w:rsid w:val="006D425F"/>
    <w:rsid w:val="006D43BF"/>
    <w:rsid w:val="006D4761"/>
    <w:rsid w:val="006D4995"/>
    <w:rsid w:val="006D4AED"/>
    <w:rsid w:val="006D4D81"/>
    <w:rsid w:val="006D53AC"/>
    <w:rsid w:val="006D5492"/>
    <w:rsid w:val="006D5CBE"/>
    <w:rsid w:val="006D5F80"/>
    <w:rsid w:val="006D6162"/>
    <w:rsid w:val="006D64E7"/>
    <w:rsid w:val="006D6A18"/>
    <w:rsid w:val="006D6BED"/>
    <w:rsid w:val="006D6D13"/>
    <w:rsid w:val="006D6EF4"/>
    <w:rsid w:val="006D6FFB"/>
    <w:rsid w:val="006D7134"/>
    <w:rsid w:val="006D71BE"/>
    <w:rsid w:val="006D71DD"/>
    <w:rsid w:val="006D7332"/>
    <w:rsid w:val="006D7873"/>
    <w:rsid w:val="006D78CD"/>
    <w:rsid w:val="006D7AF3"/>
    <w:rsid w:val="006D7BE9"/>
    <w:rsid w:val="006D7CCE"/>
    <w:rsid w:val="006E0284"/>
    <w:rsid w:val="006E047E"/>
    <w:rsid w:val="006E049C"/>
    <w:rsid w:val="006E054F"/>
    <w:rsid w:val="006E0605"/>
    <w:rsid w:val="006E0699"/>
    <w:rsid w:val="006E0940"/>
    <w:rsid w:val="006E09BC"/>
    <w:rsid w:val="006E0F08"/>
    <w:rsid w:val="006E150C"/>
    <w:rsid w:val="006E156E"/>
    <w:rsid w:val="006E16D4"/>
    <w:rsid w:val="006E18BB"/>
    <w:rsid w:val="006E19DB"/>
    <w:rsid w:val="006E1CC0"/>
    <w:rsid w:val="006E1DDC"/>
    <w:rsid w:val="006E20F7"/>
    <w:rsid w:val="006E21FB"/>
    <w:rsid w:val="006E2378"/>
    <w:rsid w:val="006E2689"/>
    <w:rsid w:val="006E2D47"/>
    <w:rsid w:val="006E2E90"/>
    <w:rsid w:val="006E30BC"/>
    <w:rsid w:val="006E3195"/>
    <w:rsid w:val="006E3234"/>
    <w:rsid w:val="006E3270"/>
    <w:rsid w:val="006E34D2"/>
    <w:rsid w:val="006E3649"/>
    <w:rsid w:val="006E37CC"/>
    <w:rsid w:val="006E3A82"/>
    <w:rsid w:val="006E41B7"/>
    <w:rsid w:val="006E43F4"/>
    <w:rsid w:val="006E456E"/>
    <w:rsid w:val="006E4BC7"/>
    <w:rsid w:val="006E4CB7"/>
    <w:rsid w:val="006E4EF9"/>
    <w:rsid w:val="006E4F59"/>
    <w:rsid w:val="006E543E"/>
    <w:rsid w:val="006E58FB"/>
    <w:rsid w:val="006E599B"/>
    <w:rsid w:val="006E609D"/>
    <w:rsid w:val="006E632D"/>
    <w:rsid w:val="006E6475"/>
    <w:rsid w:val="006E69EA"/>
    <w:rsid w:val="006E6C38"/>
    <w:rsid w:val="006E6C5C"/>
    <w:rsid w:val="006E6DDE"/>
    <w:rsid w:val="006E7148"/>
    <w:rsid w:val="006E7245"/>
    <w:rsid w:val="006E733B"/>
    <w:rsid w:val="006E7985"/>
    <w:rsid w:val="006F08DD"/>
    <w:rsid w:val="006F0EB6"/>
    <w:rsid w:val="006F1086"/>
    <w:rsid w:val="006F12ED"/>
    <w:rsid w:val="006F12F5"/>
    <w:rsid w:val="006F16F4"/>
    <w:rsid w:val="006F195E"/>
    <w:rsid w:val="006F1971"/>
    <w:rsid w:val="006F1CDE"/>
    <w:rsid w:val="006F1CDF"/>
    <w:rsid w:val="006F1DCE"/>
    <w:rsid w:val="006F1EC8"/>
    <w:rsid w:val="006F2940"/>
    <w:rsid w:val="006F2D6E"/>
    <w:rsid w:val="006F318A"/>
    <w:rsid w:val="006F3588"/>
    <w:rsid w:val="006F405B"/>
    <w:rsid w:val="006F44DB"/>
    <w:rsid w:val="006F44E2"/>
    <w:rsid w:val="006F466A"/>
    <w:rsid w:val="006F46F9"/>
    <w:rsid w:val="006F47BD"/>
    <w:rsid w:val="006F4AB9"/>
    <w:rsid w:val="006F4CC4"/>
    <w:rsid w:val="006F52F8"/>
    <w:rsid w:val="006F58E6"/>
    <w:rsid w:val="006F59ED"/>
    <w:rsid w:val="006F5A22"/>
    <w:rsid w:val="006F5B65"/>
    <w:rsid w:val="006F5B8B"/>
    <w:rsid w:val="006F5B95"/>
    <w:rsid w:val="006F5BC5"/>
    <w:rsid w:val="006F5DEC"/>
    <w:rsid w:val="006F616C"/>
    <w:rsid w:val="006F63D8"/>
    <w:rsid w:val="006F6732"/>
    <w:rsid w:val="006F6957"/>
    <w:rsid w:val="006F6BAA"/>
    <w:rsid w:val="006F78F4"/>
    <w:rsid w:val="006F7968"/>
    <w:rsid w:val="006F7EE5"/>
    <w:rsid w:val="006F7F7D"/>
    <w:rsid w:val="00700348"/>
    <w:rsid w:val="0070075C"/>
    <w:rsid w:val="007008E0"/>
    <w:rsid w:val="0070091A"/>
    <w:rsid w:val="00700B19"/>
    <w:rsid w:val="00700DD3"/>
    <w:rsid w:val="00701167"/>
    <w:rsid w:val="0070154A"/>
    <w:rsid w:val="00701637"/>
    <w:rsid w:val="00701AC6"/>
    <w:rsid w:val="00701D34"/>
    <w:rsid w:val="00701E92"/>
    <w:rsid w:val="00702119"/>
    <w:rsid w:val="007023B8"/>
    <w:rsid w:val="0070251E"/>
    <w:rsid w:val="00702578"/>
    <w:rsid w:val="007027FF"/>
    <w:rsid w:val="00702931"/>
    <w:rsid w:val="00702C80"/>
    <w:rsid w:val="00703B46"/>
    <w:rsid w:val="00703D93"/>
    <w:rsid w:val="00703F69"/>
    <w:rsid w:val="007043E1"/>
    <w:rsid w:val="007049A2"/>
    <w:rsid w:val="00704E56"/>
    <w:rsid w:val="007056B6"/>
    <w:rsid w:val="0070570A"/>
    <w:rsid w:val="0070596F"/>
    <w:rsid w:val="00705C02"/>
    <w:rsid w:val="00705D88"/>
    <w:rsid w:val="00705EA5"/>
    <w:rsid w:val="00705F84"/>
    <w:rsid w:val="00706468"/>
    <w:rsid w:val="00706502"/>
    <w:rsid w:val="00706553"/>
    <w:rsid w:val="007065A0"/>
    <w:rsid w:val="0070691C"/>
    <w:rsid w:val="007076C1"/>
    <w:rsid w:val="00707831"/>
    <w:rsid w:val="00707A6A"/>
    <w:rsid w:val="00707FE8"/>
    <w:rsid w:val="00710344"/>
    <w:rsid w:val="0071045A"/>
    <w:rsid w:val="0071050D"/>
    <w:rsid w:val="00710540"/>
    <w:rsid w:val="00710590"/>
    <w:rsid w:val="0071091C"/>
    <w:rsid w:val="0071097B"/>
    <w:rsid w:val="00710DE7"/>
    <w:rsid w:val="00710FC7"/>
    <w:rsid w:val="0071137B"/>
    <w:rsid w:val="00711499"/>
    <w:rsid w:val="0071180F"/>
    <w:rsid w:val="00711B64"/>
    <w:rsid w:val="00712447"/>
    <w:rsid w:val="00712449"/>
    <w:rsid w:val="00712543"/>
    <w:rsid w:val="00713074"/>
    <w:rsid w:val="0071327B"/>
    <w:rsid w:val="00713757"/>
    <w:rsid w:val="0071391C"/>
    <w:rsid w:val="00713BC5"/>
    <w:rsid w:val="00713BF5"/>
    <w:rsid w:val="00713D0C"/>
    <w:rsid w:val="007140D1"/>
    <w:rsid w:val="00714270"/>
    <w:rsid w:val="0071439E"/>
    <w:rsid w:val="0071468C"/>
    <w:rsid w:val="007148DF"/>
    <w:rsid w:val="00714A58"/>
    <w:rsid w:val="00714C02"/>
    <w:rsid w:val="00714C66"/>
    <w:rsid w:val="00714E11"/>
    <w:rsid w:val="00714E46"/>
    <w:rsid w:val="00714FE2"/>
    <w:rsid w:val="00715620"/>
    <w:rsid w:val="007158C0"/>
    <w:rsid w:val="007159F5"/>
    <w:rsid w:val="00715C1A"/>
    <w:rsid w:val="00715DDD"/>
    <w:rsid w:val="00715E2E"/>
    <w:rsid w:val="00715F1A"/>
    <w:rsid w:val="0071655A"/>
    <w:rsid w:val="0071688B"/>
    <w:rsid w:val="0071692B"/>
    <w:rsid w:val="00716963"/>
    <w:rsid w:val="00716A89"/>
    <w:rsid w:val="00716B22"/>
    <w:rsid w:val="00716B98"/>
    <w:rsid w:val="00716D55"/>
    <w:rsid w:val="00716D63"/>
    <w:rsid w:val="00716E2B"/>
    <w:rsid w:val="00716F07"/>
    <w:rsid w:val="00717088"/>
    <w:rsid w:val="007172F9"/>
    <w:rsid w:val="00717526"/>
    <w:rsid w:val="00717B82"/>
    <w:rsid w:val="00717CE8"/>
    <w:rsid w:val="007202C1"/>
    <w:rsid w:val="007202F2"/>
    <w:rsid w:val="0072061A"/>
    <w:rsid w:val="00720C03"/>
    <w:rsid w:val="00721633"/>
    <w:rsid w:val="007218A1"/>
    <w:rsid w:val="00721D93"/>
    <w:rsid w:val="0072202D"/>
    <w:rsid w:val="00722264"/>
    <w:rsid w:val="00722316"/>
    <w:rsid w:val="00722381"/>
    <w:rsid w:val="00722431"/>
    <w:rsid w:val="007226C8"/>
    <w:rsid w:val="00722713"/>
    <w:rsid w:val="0072277B"/>
    <w:rsid w:val="00723C01"/>
    <w:rsid w:val="00723CE9"/>
    <w:rsid w:val="00723EED"/>
    <w:rsid w:val="0072415E"/>
    <w:rsid w:val="00724216"/>
    <w:rsid w:val="0072431A"/>
    <w:rsid w:val="007243CC"/>
    <w:rsid w:val="007248C0"/>
    <w:rsid w:val="00724FE1"/>
    <w:rsid w:val="0072507C"/>
    <w:rsid w:val="007253B0"/>
    <w:rsid w:val="0072576C"/>
    <w:rsid w:val="00725812"/>
    <w:rsid w:val="0072591E"/>
    <w:rsid w:val="00725AA7"/>
    <w:rsid w:val="00725D78"/>
    <w:rsid w:val="00726052"/>
    <w:rsid w:val="007261DA"/>
    <w:rsid w:val="00726DC3"/>
    <w:rsid w:val="00726E38"/>
    <w:rsid w:val="007277E0"/>
    <w:rsid w:val="00727DA6"/>
    <w:rsid w:val="00727DE9"/>
    <w:rsid w:val="00727DEC"/>
    <w:rsid w:val="00727E71"/>
    <w:rsid w:val="007302E8"/>
    <w:rsid w:val="007308CF"/>
    <w:rsid w:val="007309AC"/>
    <w:rsid w:val="00730F64"/>
    <w:rsid w:val="00730FBC"/>
    <w:rsid w:val="00731F02"/>
    <w:rsid w:val="0073204B"/>
    <w:rsid w:val="00732181"/>
    <w:rsid w:val="007322A6"/>
    <w:rsid w:val="007322CF"/>
    <w:rsid w:val="0073243B"/>
    <w:rsid w:val="00732790"/>
    <w:rsid w:val="00732A04"/>
    <w:rsid w:val="00733F00"/>
    <w:rsid w:val="00734045"/>
    <w:rsid w:val="00734497"/>
    <w:rsid w:val="0073452E"/>
    <w:rsid w:val="007345D3"/>
    <w:rsid w:val="00734694"/>
    <w:rsid w:val="0073474B"/>
    <w:rsid w:val="007349B3"/>
    <w:rsid w:val="00734E88"/>
    <w:rsid w:val="0073523D"/>
    <w:rsid w:val="007354DA"/>
    <w:rsid w:val="00736042"/>
    <w:rsid w:val="00736357"/>
    <w:rsid w:val="007364FE"/>
    <w:rsid w:val="007365E4"/>
    <w:rsid w:val="00736A9A"/>
    <w:rsid w:val="00736DDE"/>
    <w:rsid w:val="00736E80"/>
    <w:rsid w:val="007374DE"/>
    <w:rsid w:val="00737F0D"/>
    <w:rsid w:val="0074009E"/>
    <w:rsid w:val="0074033A"/>
    <w:rsid w:val="00740377"/>
    <w:rsid w:val="00740513"/>
    <w:rsid w:val="0074056D"/>
    <w:rsid w:val="0074099B"/>
    <w:rsid w:val="007409DE"/>
    <w:rsid w:val="00740C84"/>
    <w:rsid w:val="00740CE4"/>
    <w:rsid w:val="00740F98"/>
    <w:rsid w:val="00741106"/>
    <w:rsid w:val="0074118F"/>
    <w:rsid w:val="007413A2"/>
    <w:rsid w:val="007414D3"/>
    <w:rsid w:val="00741FA0"/>
    <w:rsid w:val="00742096"/>
    <w:rsid w:val="007425C6"/>
    <w:rsid w:val="007425F2"/>
    <w:rsid w:val="007427EB"/>
    <w:rsid w:val="00742CE0"/>
    <w:rsid w:val="00742FAA"/>
    <w:rsid w:val="007435D6"/>
    <w:rsid w:val="0074390E"/>
    <w:rsid w:val="0074391A"/>
    <w:rsid w:val="00743B4C"/>
    <w:rsid w:val="00743C95"/>
    <w:rsid w:val="00743D27"/>
    <w:rsid w:val="007441A0"/>
    <w:rsid w:val="00744647"/>
    <w:rsid w:val="00744CBA"/>
    <w:rsid w:val="0074518F"/>
    <w:rsid w:val="00745597"/>
    <w:rsid w:val="00745699"/>
    <w:rsid w:val="0074579B"/>
    <w:rsid w:val="00745BF4"/>
    <w:rsid w:val="00745CFF"/>
    <w:rsid w:val="0074606E"/>
    <w:rsid w:val="007463EE"/>
    <w:rsid w:val="007465C3"/>
    <w:rsid w:val="007468AB"/>
    <w:rsid w:val="00746B99"/>
    <w:rsid w:val="00746C6D"/>
    <w:rsid w:val="00746E00"/>
    <w:rsid w:val="00746FDC"/>
    <w:rsid w:val="007470B1"/>
    <w:rsid w:val="007470E1"/>
    <w:rsid w:val="007470F6"/>
    <w:rsid w:val="0074732E"/>
    <w:rsid w:val="007473B2"/>
    <w:rsid w:val="0074745B"/>
    <w:rsid w:val="0074782A"/>
    <w:rsid w:val="00747B1A"/>
    <w:rsid w:val="00747E74"/>
    <w:rsid w:val="00747EBE"/>
    <w:rsid w:val="00747FAF"/>
    <w:rsid w:val="00750129"/>
    <w:rsid w:val="0075019A"/>
    <w:rsid w:val="0075031E"/>
    <w:rsid w:val="00751271"/>
    <w:rsid w:val="007513CD"/>
    <w:rsid w:val="007515EA"/>
    <w:rsid w:val="007518C8"/>
    <w:rsid w:val="00752187"/>
    <w:rsid w:val="00752251"/>
    <w:rsid w:val="00752398"/>
    <w:rsid w:val="00752527"/>
    <w:rsid w:val="00752574"/>
    <w:rsid w:val="00752590"/>
    <w:rsid w:val="007527D9"/>
    <w:rsid w:val="007528D0"/>
    <w:rsid w:val="00752915"/>
    <w:rsid w:val="00752C6C"/>
    <w:rsid w:val="00752E7E"/>
    <w:rsid w:val="00753068"/>
    <w:rsid w:val="007534BA"/>
    <w:rsid w:val="0075360A"/>
    <w:rsid w:val="00753680"/>
    <w:rsid w:val="00753737"/>
    <w:rsid w:val="00753878"/>
    <w:rsid w:val="00753CFC"/>
    <w:rsid w:val="00753F20"/>
    <w:rsid w:val="00754415"/>
    <w:rsid w:val="0075449A"/>
    <w:rsid w:val="007550D9"/>
    <w:rsid w:val="0075586F"/>
    <w:rsid w:val="00755879"/>
    <w:rsid w:val="00755A75"/>
    <w:rsid w:val="00755EE5"/>
    <w:rsid w:val="007560F1"/>
    <w:rsid w:val="007564F0"/>
    <w:rsid w:val="0075705B"/>
    <w:rsid w:val="007572FC"/>
    <w:rsid w:val="00757435"/>
    <w:rsid w:val="007575A9"/>
    <w:rsid w:val="0075767F"/>
    <w:rsid w:val="007576AD"/>
    <w:rsid w:val="00757946"/>
    <w:rsid w:val="007579D1"/>
    <w:rsid w:val="007601CA"/>
    <w:rsid w:val="00760389"/>
    <w:rsid w:val="007607FF"/>
    <w:rsid w:val="00760B23"/>
    <w:rsid w:val="00760CF7"/>
    <w:rsid w:val="00760DD1"/>
    <w:rsid w:val="007611F3"/>
    <w:rsid w:val="00761864"/>
    <w:rsid w:val="00761A65"/>
    <w:rsid w:val="00761E84"/>
    <w:rsid w:val="0076201F"/>
    <w:rsid w:val="007625A3"/>
    <w:rsid w:val="0076278D"/>
    <w:rsid w:val="00762A3E"/>
    <w:rsid w:val="00762E80"/>
    <w:rsid w:val="00763BE1"/>
    <w:rsid w:val="00763C34"/>
    <w:rsid w:val="00763D09"/>
    <w:rsid w:val="00763D73"/>
    <w:rsid w:val="007641C7"/>
    <w:rsid w:val="007642CC"/>
    <w:rsid w:val="00764324"/>
    <w:rsid w:val="007650B4"/>
    <w:rsid w:val="007657A4"/>
    <w:rsid w:val="00765834"/>
    <w:rsid w:val="0076586B"/>
    <w:rsid w:val="007659D7"/>
    <w:rsid w:val="00765B4F"/>
    <w:rsid w:val="00766297"/>
    <w:rsid w:val="00766425"/>
    <w:rsid w:val="0076672D"/>
    <w:rsid w:val="007667E5"/>
    <w:rsid w:val="00766ABB"/>
    <w:rsid w:val="00766B85"/>
    <w:rsid w:val="00766BC9"/>
    <w:rsid w:val="00766F20"/>
    <w:rsid w:val="00767232"/>
    <w:rsid w:val="00767236"/>
    <w:rsid w:val="0076767C"/>
    <w:rsid w:val="007677A2"/>
    <w:rsid w:val="007677FB"/>
    <w:rsid w:val="00767A09"/>
    <w:rsid w:val="00767C8B"/>
    <w:rsid w:val="00770154"/>
    <w:rsid w:val="00770564"/>
    <w:rsid w:val="00770668"/>
    <w:rsid w:val="00770A9D"/>
    <w:rsid w:val="00770CBD"/>
    <w:rsid w:val="00770D3F"/>
    <w:rsid w:val="00771535"/>
    <w:rsid w:val="00771722"/>
    <w:rsid w:val="00771C93"/>
    <w:rsid w:val="007722D2"/>
    <w:rsid w:val="00772525"/>
    <w:rsid w:val="007727F9"/>
    <w:rsid w:val="007737F0"/>
    <w:rsid w:val="007739DB"/>
    <w:rsid w:val="00773AF6"/>
    <w:rsid w:val="00773DCD"/>
    <w:rsid w:val="00774363"/>
    <w:rsid w:val="00774795"/>
    <w:rsid w:val="00774B7C"/>
    <w:rsid w:val="00774C8B"/>
    <w:rsid w:val="00775059"/>
    <w:rsid w:val="00775490"/>
    <w:rsid w:val="00775714"/>
    <w:rsid w:val="00775E70"/>
    <w:rsid w:val="00775F4C"/>
    <w:rsid w:val="007760B9"/>
    <w:rsid w:val="00776398"/>
    <w:rsid w:val="00776505"/>
    <w:rsid w:val="0077671B"/>
    <w:rsid w:val="007769B1"/>
    <w:rsid w:val="00776B3E"/>
    <w:rsid w:val="00776BB3"/>
    <w:rsid w:val="00777507"/>
    <w:rsid w:val="007779E7"/>
    <w:rsid w:val="00777C1E"/>
    <w:rsid w:val="00777CE5"/>
    <w:rsid w:val="00777DBE"/>
    <w:rsid w:val="00777ED1"/>
    <w:rsid w:val="00780557"/>
    <w:rsid w:val="007805CC"/>
    <w:rsid w:val="00780701"/>
    <w:rsid w:val="007808F2"/>
    <w:rsid w:val="00780B2A"/>
    <w:rsid w:val="00780D3D"/>
    <w:rsid w:val="00780D80"/>
    <w:rsid w:val="00780EB3"/>
    <w:rsid w:val="0078102E"/>
    <w:rsid w:val="007815AD"/>
    <w:rsid w:val="007815DD"/>
    <w:rsid w:val="0078173B"/>
    <w:rsid w:val="00781859"/>
    <w:rsid w:val="00781C3F"/>
    <w:rsid w:val="00781D5F"/>
    <w:rsid w:val="00781EFE"/>
    <w:rsid w:val="00781F57"/>
    <w:rsid w:val="007821E7"/>
    <w:rsid w:val="00782356"/>
    <w:rsid w:val="007825FD"/>
    <w:rsid w:val="0078278B"/>
    <w:rsid w:val="00782A97"/>
    <w:rsid w:val="00782BEA"/>
    <w:rsid w:val="00782F90"/>
    <w:rsid w:val="00782FF8"/>
    <w:rsid w:val="0078308D"/>
    <w:rsid w:val="00783940"/>
    <w:rsid w:val="007839A1"/>
    <w:rsid w:val="00783AF6"/>
    <w:rsid w:val="00783DAF"/>
    <w:rsid w:val="00783E53"/>
    <w:rsid w:val="00783F1F"/>
    <w:rsid w:val="00783F73"/>
    <w:rsid w:val="007846FD"/>
    <w:rsid w:val="00784E80"/>
    <w:rsid w:val="00784F89"/>
    <w:rsid w:val="00785330"/>
    <w:rsid w:val="0078545C"/>
    <w:rsid w:val="00785647"/>
    <w:rsid w:val="0078567D"/>
    <w:rsid w:val="007856B7"/>
    <w:rsid w:val="00785952"/>
    <w:rsid w:val="00785C5C"/>
    <w:rsid w:val="00786975"/>
    <w:rsid w:val="00786A82"/>
    <w:rsid w:val="00786E22"/>
    <w:rsid w:val="00786E56"/>
    <w:rsid w:val="00787035"/>
    <w:rsid w:val="0078711F"/>
    <w:rsid w:val="007871D6"/>
    <w:rsid w:val="007874B9"/>
    <w:rsid w:val="00787ADE"/>
    <w:rsid w:val="00787C84"/>
    <w:rsid w:val="007904E8"/>
    <w:rsid w:val="00790F83"/>
    <w:rsid w:val="00790FE1"/>
    <w:rsid w:val="0079139D"/>
    <w:rsid w:val="007916EF"/>
    <w:rsid w:val="007917DD"/>
    <w:rsid w:val="00791CE5"/>
    <w:rsid w:val="00791F29"/>
    <w:rsid w:val="00792558"/>
    <w:rsid w:val="00792714"/>
    <w:rsid w:val="00792C00"/>
    <w:rsid w:val="00792D5E"/>
    <w:rsid w:val="0079328B"/>
    <w:rsid w:val="007937AC"/>
    <w:rsid w:val="00793F0B"/>
    <w:rsid w:val="007942A3"/>
    <w:rsid w:val="0079485A"/>
    <w:rsid w:val="007950F9"/>
    <w:rsid w:val="0079573B"/>
    <w:rsid w:val="00795801"/>
    <w:rsid w:val="00795845"/>
    <w:rsid w:val="007960B7"/>
    <w:rsid w:val="0079666C"/>
    <w:rsid w:val="007966B0"/>
    <w:rsid w:val="00796702"/>
    <w:rsid w:val="0079673E"/>
    <w:rsid w:val="00796BBB"/>
    <w:rsid w:val="00796DBF"/>
    <w:rsid w:val="00797031"/>
    <w:rsid w:val="00797B23"/>
    <w:rsid w:val="00797C71"/>
    <w:rsid w:val="00797CDF"/>
    <w:rsid w:val="00797E8C"/>
    <w:rsid w:val="007A0121"/>
    <w:rsid w:val="007A066D"/>
    <w:rsid w:val="007A06F1"/>
    <w:rsid w:val="007A0782"/>
    <w:rsid w:val="007A1061"/>
    <w:rsid w:val="007A14E6"/>
    <w:rsid w:val="007A1ADE"/>
    <w:rsid w:val="007A1D0B"/>
    <w:rsid w:val="007A1D39"/>
    <w:rsid w:val="007A25FC"/>
    <w:rsid w:val="007A27C5"/>
    <w:rsid w:val="007A2BE0"/>
    <w:rsid w:val="007A2D3B"/>
    <w:rsid w:val="007A3035"/>
    <w:rsid w:val="007A304D"/>
    <w:rsid w:val="007A362B"/>
    <w:rsid w:val="007A3896"/>
    <w:rsid w:val="007A38F0"/>
    <w:rsid w:val="007A3A5F"/>
    <w:rsid w:val="007A3D56"/>
    <w:rsid w:val="007A3E39"/>
    <w:rsid w:val="007A3FF7"/>
    <w:rsid w:val="007A43B4"/>
    <w:rsid w:val="007A45CE"/>
    <w:rsid w:val="007A47CB"/>
    <w:rsid w:val="007A4A53"/>
    <w:rsid w:val="007A4A6F"/>
    <w:rsid w:val="007A5055"/>
    <w:rsid w:val="007A50FE"/>
    <w:rsid w:val="007A56E6"/>
    <w:rsid w:val="007A5D8F"/>
    <w:rsid w:val="007A64D3"/>
    <w:rsid w:val="007A69A5"/>
    <w:rsid w:val="007A6CCB"/>
    <w:rsid w:val="007A733F"/>
    <w:rsid w:val="007A7B61"/>
    <w:rsid w:val="007B01DE"/>
    <w:rsid w:val="007B0317"/>
    <w:rsid w:val="007B03F2"/>
    <w:rsid w:val="007B0557"/>
    <w:rsid w:val="007B0779"/>
    <w:rsid w:val="007B081F"/>
    <w:rsid w:val="007B0932"/>
    <w:rsid w:val="007B094F"/>
    <w:rsid w:val="007B0BA5"/>
    <w:rsid w:val="007B1091"/>
    <w:rsid w:val="007B1506"/>
    <w:rsid w:val="007B1891"/>
    <w:rsid w:val="007B1B6C"/>
    <w:rsid w:val="007B1B87"/>
    <w:rsid w:val="007B1D20"/>
    <w:rsid w:val="007B1F3B"/>
    <w:rsid w:val="007B2282"/>
    <w:rsid w:val="007B298F"/>
    <w:rsid w:val="007B2B3B"/>
    <w:rsid w:val="007B2DF6"/>
    <w:rsid w:val="007B3158"/>
    <w:rsid w:val="007B36AA"/>
    <w:rsid w:val="007B3748"/>
    <w:rsid w:val="007B393F"/>
    <w:rsid w:val="007B39B1"/>
    <w:rsid w:val="007B3BB4"/>
    <w:rsid w:val="007B3C48"/>
    <w:rsid w:val="007B43DD"/>
    <w:rsid w:val="007B4EAD"/>
    <w:rsid w:val="007B4F7D"/>
    <w:rsid w:val="007B4FC2"/>
    <w:rsid w:val="007B512A"/>
    <w:rsid w:val="007B5348"/>
    <w:rsid w:val="007B55D3"/>
    <w:rsid w:val="007B5C32"/>
    <w:rsid w:val="007B5ED4"/>
    <w:rsid w:val="007B607E"/>
    <w:rsid w:val="007B6426"/>
    <w:rsid w:val="007B65E3"/>
    <w:rsid w:val="007B6631"/>
    <w:rsid w:val="007B6910"/>
    <w:rsid w:val="007B6D41"/>
    <w:rsid w:val="007B6F10"/>
    <w:rsid w:val="007B6F79"/>
    <w:rsid w:val="007B6F8F"/>
    <w:rsid w:val="007B7581"/>
    <w:rsid w:val="007B781F"/>
    <w:rsid w:val="007B7DA0"/>
    <w:rsid w:val="007B7E92"/>
    <w:rsid w:val="007C0431"/>
    <w:rsid w:val="007C0610"/>
    <w:rsid w:val="007C077B"/>
    <w:rsid w:val="007C0AD4"/>
    <w:rsid w:val="007C0CB7"/>
    <w:rsid w:val="007C0FF9"/>
    <w:rsid w:val="007C15DF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294F"/>
    <w:rsid w:val="007C299C"/>
    <w:rsid w:val="007C2AE7"/>
    <w:rsid w:val="007C2BF7"/>
    <w:rsid w:val="007C2C8D"/>
    <w:rsid w:val="007C2E4C"/>
    <w:rsid w:val="007C32A2"/>
    <w:rsid w:val="007C37F2"/>
    <w:rsid w:val="007C39B6"/>
    <w:rsid w:val="007C3BBA"/>
    <w:rsid w:val="007C3DED"/>
    <w:rsid w:val="007C4056"/>
    <w:rsid w:val="007C40B8"/>
    <w:rsid w:val="007C4136"/>
    <w:rsid w:val="007C5327"/>
    <w:rsid w:val="007C5BC0"/>
    <w:rsid w:val="007C6486"/>
    <w:rsid w:val="007C68BA"/>
    <w:rsid w:val="007C68F5"/>
    <w:rsid w:val="007C6973"/>
    <w:rsid w:val="007C6AA6"/>
    <w:rsid w:val="007C6C44"/>
    <w:rsid w:val="007C7324"/>
    <w:rsid w:val="007C7471"/>
    <w:rsid w:val="007C77A7"/>
    <w:rsid w:val="007C7AD2"/>
    <w:rsid w:val="007C7F6B"/>
    <w:rsid w:val="007D08FC"/>
    <w:rsid w:val="007D13A7"/>
    <w:rsid w:val="007D1711"/>
    <w:rsid w:val="007D181C"/>
    <w:rsid w:val="007D1968"/>
    <w:rsid w:val="007D1B9F"/>
    <w:rsid w:val="007D1F33"/>
    <w:rsid w:val="007D204E"/>
    <w:rsid w:val="007D21CF"/>
    <w:rsid w:val="007D2426"/>
    <w:rsid w:val="007D264E"/>
    <w:rsid w:val="007D264F"/>
    <w:rsid w:val="007D26CF"/>
    <w:rsid w:val="007D29B0"/>
    <w:rsid w:val="007D2B40"/>
    <w:rsid w:val="007D2BCC"/>
    <w:rsid w:val="007D2C7D"/>
    <w:rsid w:val="007D31FC"/>
    <w:rsid w:val="007D32B1"/>
    <w:rsid w:val="007D3990"/>
    <w:rsid w:val="007D3CB3"/>
    <w:rsid w:val="007D3D08"/>
    <w:rsid w:val="007D3D7B"/>
    <w:rsid w:val="007D401A"/>
    <w:rsid w:val="007D4144"/>
    <w:rsid w:val="007D41CD"/>
    <w:rsid w:val="007D4419"/>
    <w:rsid w:val="007D447C"/>
    <w:rsid w:val="007D4746"/>
    <w:rsid w:val="007D4A84"/>
    <w:rsid w:val="007D4CF0"/>
    <w:rsid w:val="007D4F3F"/>
    <w:rsid w:val="007D4FF2"/>
    <w:rsid w:val="007D54C7"/>
    <w:rsid w:val="007D54CF"/>
    <w:rsid w:val="007D594D"/>
    <w:rsid w:val="007D5C9B"/>
    <w:rsid w:val="007D5F5E"/>
    <w:rsid w:val="007D6584"/>
    <w:rsid w:val="007D66D9"/>
    <w:rsid w:val="007D670A"/>
    <w:rsid w:val="007D679C"/>
    <w:rsid w:val="007D6C1C"/>
    <w:rsid w:val="007D6E7C"/>
    <w:rsid w:val="007D7103"/>
    <w:rsid w:val="007D719E"/>
    <w:rsid w:val="007D728F"/>
    <w:rsid w:val="007D7352"/>
    <w:rsid w:val="007D73CC"/>
    <w:rsid w:val="007D7488"/>
    <w:rsid w:val="007D77CE"/>
    <w:rsid w:val="007D7908"/>
    <w:rsid w:val="007E0271"/>
    <w:rsid w:val="007E02E4"/>
    <w:rsid w:val="007E040E"/>
    <w:rsid w:val="007E042E"/>
    <w:rsid w:val="007E045E"/>
    <w:rsid w:val="007E07F1"/>
    <w:rsid w:val="007E09D6"/>
    <w:rsid w:val="007E0BC8"/>
    <w:rsid w:val="007E0C91"/>
    <w:rsid w:val="007E0DC3"/>
    <w:rsid w:val="007E12C0"/>
    <w:rsid w:val="007E14D1"/>
    <w:rsid w:val="007E14DD"/>
    <w:rsid w:val="007E18B7"/>
    <w:rsid w:val="007E2056"/>
    <w:rsid w:val="007E2480"/>
    <w:rsid w:val="007E2CB0"/>
    <w:rsid w:val="007E2F9B"/>
    <w:rsid w:val="007E3057"/>
    <w:rsid w:val="007E3287"/>
    <w:rsid w:val="007E3CCF"/>
    <w:rsid w:val="007E3E40"/>
    <w:rsid w:val="007E45B0"/>
    <w:rsid w:val="007E460A"/>
    <w:rsid w:val="007E4919"/>
    <w:rsid w:val="007E4C71"/>
    <w:rsid w:val="007E50AD"/>
    <w:rsid w:val="007E5345"/>
    <w:rsid w:val="007E5753"/>
    <w:rsid w:val="007E581F"/>
    <w:rsid w:val="007E5B4E"/>
    <w:rsid w:val="007E5C60"/>
    <w:rsid w:val="007E5D87"/>
    <w:rsid w:val="007E687C"/>
    <w:rsid w:val="007E6B19"/>
    <w:rsid w:val="007E6C72"/>
    <w:rsid w:val="007E6D25"/>
    <w:rsid w:val="007E7C75"/>
    <w:rsid w:val="007E7D78"/>
    <w:rsid w:val="007E7F6B"/>
    <w:rsid w:val="007F0038"/>
    <w:rsid w:val="007F0225"/>
    <w:rsid w:val="007F04FC"/>
    <w:rsid w:val="007F078C"/>
    <w:rsid w:val="007F097C"/>
    <w:rsid w:val="007F0B3E"/>
    <w:rsid w:val="007F1BB0"/>
    <w:rsid w:val="007F1D21"/>
    <w:rsid w:val="007F1D42"/>
    <w:rsid w:val="007F1D93"/>
    <w:rsid w:val="007F1DB1"/>
    <w:rsid w:val="007F221B"/>
    <w:rsid w:val="007F30F4"/>
    <w:rsid w:val="007F3307"/>
    <w:rsid w:val="007F3388"/>
    <w:rsid w:val="007F35F6"/>
    <w:rsid w:val="007F367C"/>
    <w:rsid w:val="007F38D8"/>
    <w:rsid w:val="007F3D17"/>
    <w:rsid w:val="007F41D6"/>
    <w:rsid w:val="007F43F0"/>
    <w:rsid w:val="007F46CD"/>
    <w:rsid w:val="007F47F3"/>
    <w:rsid w:val="007F4FBF"/>
    <w:rsid w:val="007F5190"/>
    <w:rsid w:val="007F5274"/>
    <w:rsid w:val="007F553D"/>
    <w:rsid w:val="007F55D9"/>
    <w:rsid w:val="007F56A7"/>
    <w:rsid w:val="007F5776"/>
    <w:rsid w:val="007F57C4"/>
    <w:rsid w:val="007F5A7C"/>
    <w:rsid w:val="007F5B34"/>
    <w:rsid w:val="007F5FF4"/>
    <w:rsid w:val="007F6187"/>
    <w:rsid w:val="007F6301"/>
    <w:rsid w:val="007F647F"/>
    <w:rsid w:val="007F675C"/>
    <w:rsid w:val="007F69C8"/>
    <w:rsid w:val="007F6E96"/>
    <w:rsid w:val="007F6FC1"/>
    <w:rsid w:val="007F77A3"/>
    <w:rsid w:val="007F7AA3"/>
    <w:rsid w:val="007F7B46"/>
    <w:rsid w:val="007F7E7B"/>
    <w:rsid w:val="008003A7"/>
    <w:rsid w:val="0080074F"/>
    <w:rsid w:val="00800A6A"/>
    <w:rsid w:val="00800C42"/>
    <w:rsid w:val="00800F2A"/>
    <w:rsid w:val="008010A8"/>
    <w:rsid w:val="0080142D"/>
    <w:rsid w:val="00802A86"/>
    <w:rsid w:val="00802D36"/>
    <w:rsid w:val="00802DA4"/>
    <w:rsid w:val="00802E3E"/>
    <w:rsid w:val="008035DF"/>
    <w:rsid w:val="008039A9"/>
    <w:rsid w:val="00803AA1"/>
    <w:rsid w:val="00803B5F"/>
    <w:rsid w:val="008041A0"/>
    <w:rsid w:val="0080420B"/>
    <w:rsid w:val="008042B5"/>
    <w:rsid w:val="00804508"/>
    <w:rsid w:val="00804873"/>
    <w:rsid w:val="0080566C"/>
    <w:rsid w:val="0080575D"/>
    <w:rsid w:val="008057CA"/>
    <w:rsid w:val="008058CC"/>
    <w:rsid w:val="00805CA5"/>
    <w:rsid w:val="00805DAB"/>
    <w:rsid w:val="00805F4E"/>
    <w:rsid w:val="008064C0"/>
    <w:rsid w:val="008067A2"/>
    <w:rsid w:val="00806A5E"/>
    <w:rsid w:val="00806C9F"/>
    <w:rsid w:val="00806EC0"/>
    <w:rsid w:val="00806F7B"/>
    <w:rsid w:val="008070A7"/>
    <w:rsid w:val="00807229"/>
    <w:rsid w:val="008072B5"/>
    <w:rsid w:val="008073EB"/>
    <w:rsid w:val="008078E3"/>
    <w:rsid w:val="00807B3A"/>
    <w:rsid w:val="00807F36"/>
    <w:rsid w:val="008100B9"/>
    <w:rsid w:val="00810189"/>
    <w:rsid w:val="00810390"/>
    <w:rsid w:val="00810465"/>
    <w:rsid w:val="0081097F"/>
    <w:rsid w:val="0081099F"/>
    <w:rsid w:val="00810F52"/>
    <w:rsid w:val="008112DE"/>
    <w:rsid w:val="00811829"/>
    <w:rsid w:val="00811B2F"/>
    <w:rsid w:val="00811C06"/>
    <w:rsid w:val="00811C49"/>
    <w:rsid w:val="00811E06"/>
    <w:rsid w:val="00812047"/>
    <w:rsid w:val="0081206F"/>
    <w:rsid w:val="00812112"/>
    <w:rsid w:val="00812AF0"/>
    <w:rsid w:val="008134A7"/>
    <w:rsid w:val="008136B5"/>
    <w:rsid w:val="0081389F"/>
    <w:rsid w:val="00814A1D"/>
    <w:rsid w:val="00814A38"/>
    <w:rsid w:val="00814BCF"/>
    <w:rsid w:val="00814D3B"/>
    <w:rsid w:val="00814DDD"/>
    <w:rsid w:val="00815046"/>
    <w:rsid w:val="008150C3"/>
    <w:rsid w:val="00815311"/>
    <w:rsid w:val="00815333"/>
    <w:rsid w:val="0081535B"/>
    <w:rsid w:val="00815920"/>
    <w:rsid w:val="00815C44"/>
    <w:rsid w:val="00815CCE"/>
    <w:rsid w:val="008161AA"/>
    <w:rsid w:val="0081626C"/>
    <w:rsid w:val="00816450"/>
    <w:rsid w:val="00816547"/>
    <w:rsid w:val="008168FE"/>
    <w:rsid w:val="00816BC0"/>
    <w:rsid w:val="008173AE"/>
    <w:rsid w:val="00817427"/>
    <w:rsid w:val="00817AF6"/>
    <w:rsid w:val="00817B5F"/>
    <w:rsid w:val="008206E7"/>
    <w:rsid w:val="0082089E"/>
    <w:rsid w:val="00820AD6"/>
    <w:rsid w:val="00820AFC"/>
    <w:rsid w:val="00820D5F"/>
    <w:rsid w:val="0082139E"/>
    <w:rsid w:val="00821826"/>
    <w:rsid w:val="00821B90"/>
    <w:rsid w:val="00821F20"/>
    <w:rsid w:val="008221BA"/>
    <w:rsid w:val="00822330"/>
    <w:rsid w:val="008224DD"/>
    <w:rsid w:val="00822535"/>
    <w:rsid w:val="008229E8"/>
    <w:rsid w:val="00822ABF"/>
    <w:rsid w:val="008231C6"/>
    <w:rsid w:val="00823312"/>
    <w:rsid w:val="008233C7"/>
    <w:rsid w:val="008234CB"/>
    <w:rsid w:val="00823F95"/>
    <w:rsid w:val="00824300"/>
    <w:rsid w:val="0082434E"/>
    <w:rsid w:val="008244AA"/>
    <w:rsid w:val="00824581"/>
    <w:rsid w:val="00824C64"/>
    <w:rsid w:val="00824F08"/>
    <w:rsid w:val="00825266"/>
    <w:rsid w:val="0082564A"/>
    <w:rsid w:val="00825712"/>
    <w:rsid w:val="00825A48"/>
    <w:rsid w:val="00825AC5"/>
    <w:rsid w:val="00825B11"/>
    <w:rsid w:val="00825C40"/>
    <w:rsid w:val="0082602E"/>
    <w:rsid w:val="008263DE"/>
    <w:rsid w:val="008264E9"/>
    <w:rsid w:val="00826B94"/>
    <w:rsid w:val="00826BC6"/>
    <w:rsid w:val="00826BE1"/>
    <w:rsid w:val="0082731F"/>
    <w:rsid w:val="00827473"/>
    <w:rsid w:val="00827873"/>
    <w:rsid w:val="00827B53"/>
    <w:rsid w:val="00827C77"/>
    <w:rsid w:val="008303DE"/>
    <w:rsid w:val="008304F7"/>
    <w:rsid w:val="00830E25"/>
    <w:rsid w:val="008310D4"/>
    <w:rsid w:val="00831C84"/>
    <w:rsid w:val="00832005"/>
    <w:rsid w:val="008323C6"/>
    <w:rsid w:val="00832C82"/>
    <w:rsid w:val="00832F0A"/>
    <w:rsid w:val="008332D9"/>
    <w:rsid w:val="008335D3"/>
    <w:rsid w:val="008335FD"/>
    <w:rsid w:val="0083361F"/>
    <w:rsid w:val="00833752"/>
    <w:rsid w:val="00833B56"/>
    <w:rsid w:val="00833EB5"/>
    <w:rsid w:val="00833FD7"/>
    <w:rsid w:val="008341A5"/>
    <w:rsid w:val="00834319"/>
    <w:rsid w:val="00834B9E"/>
    <w:rsid w:val="00834FE2"/>
    <w:rsid w:val="008350AB"/>
    <w:rsid w:val="008352CA"/>
    <w:rsid w:val="00835826"/>
    <w:rsid w:val="0083593A"/>
    <w:rsid w:val="00835B8D"/>
    <w:rsid w:val="00836460"/>
    <w:rsid w:val="00836A76"/>
    <w:rsid w:val="00836AF9"/>
    <w:rsid w:val="0083706D"/>
    <w:rsid w:val="008373A2"/>
    <w:rsid w:val="0083740E"/>
    <w:rsid w:val="0083754F"/>
    <w:rsid w:val="008375A7"/>
    <w:rsid w:val="00837A83"/>
    <w:rsid w:val="00837C3C"/>
    <w:rsid w:val="00840155"/>
    <w:rsid w:val="008405AC"/>
    <w:rsid w:val="008408A4"/>
    <w:rsid w:val="008408E0"/>
    <w:rsid w:val="008409D0"/>
    <w:rsid w:val="00840DAA"/>
    <w:rsid w:val="00841092"/>
    <w:rsid w:val="0084196A"/>
    <w:rsid w:val="00841A1D"/>
    <w:rsid w:val="00841B5C"/>
    <w:rsid w:val="00843212"/>
    <w:rsid w:val="00843562"/>
    <w:rsid w:val="008437AD"/>
    <w:rsid w:val="00843906"/>
    <w:rsid w:val="00843B70"/>
    <w:rsid w:val="0084431D"/>
    <w:rsid w:val="00844529"/>
    <w:rsid w:val="0084470C"/>
    <w:rsid w:val="00844C6A"/>
    <w:rsid w:val="008452F0"/>
    <w:rsid w:val="00845780"/>
    <w:rsid w:val="00846685"/>
    <w:rsid w:val="00846CF4"/>
    <w:rsid w:val="00846F38"/>
    <w:rsid w:val="008472F9"/>
    <w:rsid w:val="00847483"/>
    <w:rsid w:val="00847598"/>
    <w:rsid w:val="008478A7"/>
    <w:rsid w:val="00847C83"/>
    <w:rsid w:val="00847CD4"/>
    <w:rsid w:val="008505EC"/>
    <w:rsid w:val="008509C3"/>
    <w:rsid w:val="00850A60"/>
    <w:rsid w:val="00850E5D"/>
    <w:rsid w:val="00850EF3"/>
    <w:rsid w:val="008510B1"/>
    <w:rsid w:val="008511F9"/>
    <w:rsid w:val="008517B9"/>
    <w:rsid w:val="00851BB5"/>
    <w:rsid w:val="00851BD9"/>
    <w:rsid w:val="00851DDB"/>
    <w:rsid w:val="00851FCB"/>
    <w:rsid w:val="0085216A"/>
    <w:rsid w:val="00852327"/>
    <w:rsid w:val="008524CA"/>
    <w:rsid w:val="0085263F"/>
    <w:rsid w:val="0085266A"/>
    <w:rsid w:val="008526E6"/>
    <w:rsid w:val="00852F76"/>
    <w:rsid w:val="008531E1"/>
    <w:rsid w:val="00853693"/>
    <w:rsid w:val="008537FF"/>
    <w:rsid w:val="00853C68"/>
    <w:rsid w:val="00854151"/>
    <w:rsid w:val="008542CA"/>
    <w:rsid w:val="00854318"/>
    <w:rsid w:val="00854456"/>
    <w:rsid w:val="00854BEB"/>
    <w:rsid w:val="00854D44"/>
    <w:rsid w:val="00854E66"/>
    <w:rsid w:val="00854EA4"/>
    <w:rsid w:val="008553E4"/>
    <w:rsid w:val="008554BC"/>
    <w:rsid w:val="008554FF"/>
    <w:rsid w:val="00855534"/>
    <w:rsid w:val="008556D8"/>
    <w:rsid w:val="0085579F"/>
    <w:rsid w:val="0085589D"/>
    <w:rsid w:val="00855958"/>
    <w:rsid w:val="0085682F"/>
    <w:rsid w:val="00856907"/>
    <w:rsid w:val="00856A01"/>
    <w:rsid w:val="00856A29"/>
    <w:rsid w:val="00856B33"/>
    <w:rsid w:val="00856D80"/>
    <w:rsid w:val="00856FD2"/>
    <w:rsid w:val="00857213"/>
    <w:rsid w:val="00857424"/>
    <w:rsid w:val="0085749C"/>
    <w:rsid w:val="008576F3"/>
    <w:rsid w:val="00857708"/>
    <w:rsid w:val="00857F1D"/>
    <w:rsid w:val="00857F39"/>
    <w:rsid w:val="00857FA1"/>
    <w:rsid w:val="00857FF8"/>
    <w:rsid w:val="00860224"/>
    <w:rsid w:val="008602EE"/>
    <w:rsid w:val="008604D8"/>
    <w:rsid w:val="008614F5"/>
    <w:rsid w:val="00861715"/>
    <w:rsid w:val="00861C2D"/>
    <w:rsid w:val="00861C30"/>
    <w:rsid w:val="00861E2F"/>
    <w:rsid w:val="008621BA"/>
    <w:rsid w:val="00862A4A"/>
    <w:rsid w:val="00862BC0"/>
    <w:rsid w:val="00862D1F"/>
    <w:rsid w:val="00863114"/>
    <w:rsid w:val="008632B0"/>
    <w:rsid w:val="008633FD"/>
    <w:rsid w:val="008634FF"/>
    <w:rsid w:val="0086354E"/>
    <w:rsid w:val="00863664"/>
    <w:rsid w:val="0086371A"/>
    <w:rsid w:val="00863847"/>
    <w:rsid w:val="00863983"/>
    <w:rsid w:val="008639D2"/>
    <w:rsid w:val="00863E22"/>
    <w:rsid w:val="00864037"/>
    <w:rsid w:val="008642F7"/>
    <w:rsid w:val="00864627"/>
    <w:rsid w:val="00864693"/>
    <w:rsid w:val="008647D3"/>
    <w:rsid w:val="008648C5"/>
    <w:rsid w:val="00864B7D"/>
    <w:rsid w:val="00864CD1"/>
    <w:rsid w:val="00864EF4"/>
    <w:rsid w:val="00865027"/>
    <w:rsid w:val="008650E1"/>
    <w:rsid w:val="00865386"/>
    <w:rsid w:val="0086579A"/>
    <w:rsid w:val="008659C6"/>
    <w:rsid w:val="00865A26"/>
    <w:rsid w:val="00865A5F"/>
    <w:rsid w:val="00865B50"/>
    <w:rsid w:val="00865B92"/>
    <w:rsid w:val="00865CE7"/>
    <w:rsid w:val="00865CEF"/>
    <w:rsid w:val="00865EA0"/>
    <w:rsid w:val="00865EBE"/>
    <w:rsid w:val="00865F2C"/>
    <w:rsid w:val="00866355"/>
    <w:rsid w:val="0086643F"/>
    <w:rsid w:val="00866648"/>
    <w:rsid w:val="00866683"/>
    <w:rsid w:val="00866712"/>
    <w:rsid w:val="00866A06"/>
    <w:rsid w:val="00866C42"/>
    <w:rsid w:val="00866D9D"/>
    <w:rsid w:val="00866DB5"/>
    <w:rsid w:val="00866E4F"/>
    <w:rsid w:val="00866F6F"/>
    <w:rsid w:val="00867548"/>
    <w:rsid w:val="0086792A"/>
    <w:rsid w:val="00867966"/>
    <w:rsid w:val="00867A6A"/>
    <w:rsid w:val="00867A87"/>
    <w:rsid w:val="00867F70"/>
    <w:rsid w:val="008704EE"/>
    <w:rsid w:val="008706E3"/>
    <w:rsid w:val="0087080E"/>
    <w:rsid w:val="00870A01"/>
    <w:rsid w:val="00870AE3"/>
    <w:rsid w:val="00870E41"/>
    <w:rsid w:val="00870F04"/>
    <w:rsid w:val="00870F54"/>
    <w:rsid w:val="00870FF5"/>
    <w:rsid w:val="008712A2"/>
    <w:rsid w:val="0087142F"/>
    <w:rsid w:val="00871C3D"/>
    <w:rsid w:val="00871EB6"/>
    <w:rsid w:val="008723D6"/>
    <w:rsid w:val="0087337B"/>
    <w:rsid w:val="0087360D"/>
    <w:rsid w:val="0087367F"/>
    <w:rsid w:val="00873ACE"/>
    <w:rsid w:val="00873AF9"/>
    <w:rsid w:val="00874042"/>
    <w:rsid w:val="008744E5"/>
    <w:rsid w:val="008744FD"/>
    <w:rsid w:val="00874ABF"/>
    <w:rsid w:val="00874C00"/>
    <w:rsid w:val="00875A42"/>
    <w:rsid w:val="00875B4B"/>
    <w:rsid w:val="00875C16"/>
    <w:rsid w:val="00875FDC"/>
    <w:rsid w:val="0087626C"/>
    <w:rsid w:val="008763A3"/>
    <w:rsid w:val="0087674E"/>
    <w:rsid w:val="008767E7"/>
    <w:rsid w:val="00876B07"/>
    <w:rsid w:val="00876D6C"/>
    <w:rsid w:val="008770FB"/>
    <w:rsid w:val="008771D9"/>
    <w:rsid w:val="00877A1C"/>
    <w:rsid w:val="008803C9"/>
    <w:rsid w:val="00880485"/>
    <w:rsid w:val="0088096D"/>
    <w:rsid w:val="00880AD8"/>
    <w:rsid w:val="00880B6C"/>
    <w:rsid w:val="00880CF5"/>
    <w:rsid w:val="00880D89"/>
    <w:rsid w:val="00880F7D"/>
    <w:rsid w:val="00880F8C"/>
    <w:rsid w:val="00881180"/>
    <w:rsid w:val="00881586"/>
    <w:rsid w:val="00881C4A"/>
    <w:rsid w:val="00882182"/>
    <w:rsid w:val="008821FC"/>
    <w:rsid w:val="00882252"/>
    <w:rsid w:val="008822EE"/>
    <w:rsid w:val="008824F5"/>
    <w:rsid w:val="008828B7"/>
    <w:rsid w:val="00882C54"/>
    <w:rsid w:val="00882CDE"/>
    <w:rsid w:val="00883217"/>
    <w:rsid w:val="008834A0"/>
    <w:rsid w:val="00883848"/>
    <w:rsid w:val="00883893"/>
    <w:rsid w:val="00883A73"/>
    <w:rsid w:val="00883E67"/>
    <w:rsid w:val="00883F94"/>
    <w:rsid w:val="00884002"/>
    <w:rsid w:val="00884012"/>
    <w:rsid w:val="0088426E"/>
    <w:rsid w:val="00884556"/>
    <w:rsid w:val="00884669"/>
    <w:rsid w:val="0088470A"/>
    <w:rsid w:val="00884966"/>
    <w:rsid w:val="00884971"/>
    <w:rsid w:val="00884A6C"/>
    <w:rsid w:val="00884CEB"/>
    <w:rsid w:val="00884EBC"/>
    <w:rsid w:val="00885186"/>
    <w:rsid w:val="00885190"/>
    <w:rsid w:val="00885278"/>
    <w:rsid w:val="00885371"/>
    <w:rsid w:val="00885672"/>
    <w:rsid w:val="00885901"/>
    <w:rsid w:val="00885C5B"/>
    <w:rsid w:val="008861A9"/>
    <w:rsid w:val="00886286"/>
    <w:rsid w:val="00886396"/>
    <w:rsid w:val="008864D7"/>
    <w:rsid w:val="008870AB"/>
    <w:rsid w:val="00887413"/>
    <w:rsid w:val="008879AC"/>
    <w:rsid w:val="00887DA7"/>
    <w:rsid w:val="00887E2B"/>
    <w:rsid w:val="00887EB5"/>
    <w:rsid w:val="0089073D"/>
    <w:rsid w:val="0089095D"/>
    <w:rsid w:val="00890B2C"/>
    <w:rsid w:val="00890BCE"/>
    <w:rsid w:val="00890F22"/>
    <w:rsid w:val="008910DF"/>
    <w:rsid w:val="00891479"/>
    <w:rsid w:val="008918FD"/>
    <w:rsid w:val="008923F4"/>
    <w:rsid w:val="008927E6"/>
    <w:rsid w:val="00892EE7"/>
    <w:rsid w:val="008930D5"/>
    <w:rsid w:val="0089353B"/>
    <w:rsid w:val="0089420B"/>
    <w:rsid w:val="00894361"/>
    <w:rsid w:val="0089467C"/>
    <w:rsid w:val="00894684"/>
    <w:rsid w:val="00894897"/>
    <w:rsid w:val="00894945"/>
    <w:rsid w:val="00894B20"/>
    <w:rsid w:val="00894BBA"/>
    <w:rsid w:val="00895110"/>
    <w:rsid w:val="00895259"/>
    <w:rsid w:val="008955E6"/>
    <w:rsid w:val="0089580B"/>
    <w:rsid w:val="00895A79"/>
    <w:rsid w:val="00895BA5"/>
    <w:rsid w:val="00895FEC"/>
    <w:rsid w:val="008961BF"/>
    <w:rsid w:val="008964EC"/>
    <w:rsid w:val="00896837"/>
    <w:rsid w:val="008969FA"/>
    <w:rsid w:val="00896B0F"/>
    <w:rsid w:val="00896C5B"/>
    <w:rsid w:val="00896DB2"/>
    <w:rsid w:val="00896FE8"/>
    <w:rsid w:val="0089726F"/>
    <w:rsid w:val="0089728E"/>
    <w:rsid w:val="00897435"/>
    <w:rsid w:val="00897C0B"/>
    <w:rsid w:val="008A0132"/>
    <w:rsid w:val="008A057A"/>
    <w:rsid w:val="008A0CFF"/>
    <w:rsid w:val="008A0DEB"/>
    <w:rsid w:val="008A17A2"/>
    <w:rsid w:val="008A1B8D"/>
    <w:rsid w:val="008A2047"/>
    <w:rsid w:val="008A241E"/>
    <w:rsid w:val="008A244B"/>
    <w:rsid w:val="008A2636"/>
    <w:rsid w:val="008A297C"/>
    <w:rsid w:val="008A2FC9"/>
    <w:rsid w:val="008A31B4"/>
    <w:rsid w:val="008A371E"/>
    <w:rsid w:val="008A3CF9"/>
    <w:rsid w:val="008A3D54"/>
    <w:rsid w:val="008A409C"/>
    <w:rsid w:val="008A4455"/>
    <w:rsid w:val="008A4728"/>
    <w:rsid w:val="008A47E9"/>
    <w:rsid w:val="008A480C"/>
    <w:rsid w:val="008A4C70"/>
    <w:rsid w:val="008A4D0C"/>
    <w:rsid w:val="008A4E02"/>
    <w:rsid w:val="008A4FDE"/>
    <w:rsid w:val="008A5019"/>
    <w:rsid w:val="008A501A"/>
    <w:rsid w:val="008A544C"/>
    <w:rsid w:val="008A554A"/>
    <w:rsid w:val="008A56BB"/>
    <w:rsid w:val="008A5A5E"/>
    <w:rsid w:val="008A6096"/>
    <w:rsid w:val="008A68E2"/>
    <w:rsid w:val="008A6C96"/>
    <w:rsid w:val="008A6DB6"/>
    <w:rsid w:val="008A705E"/>
    <w:rsid w:val="008A7101"/>
    <w:rsid w:val="008A71FE"/>
    <w:rsid w:val="008A77A0"/>
    <w:rsid w:val="008A783F"/>
    <w:rsid w:val="008A79E3"/>
    <w:rsid w:val="008A7AC1"/>
    <w:rsid w:val="008B0864"/>
    <w:rsid w:val="008B103E"/>
    <w:rsid w:val="008B191B"/>
    <w:rsid w:val="008B1D90"/>
    <w:rsid w:val="008B206A"/>
    <w:rsid w:val="008B2205"/>
    <w:rsid w:val="008B2251"/>
    <w:rsid w:val="008B2956"/>
    <w:rsid w:val="008B2C8A"/>
    <w:rsid w:val="008B2ECE"/>
    <w:rsid w:val="008B2F84"/>
    <w:rsid w:val="008B3287"/>
    <w:rsid w:val="008B32A3"/>
    <w:rsid w:val="008B3444"/>
    <w:rsid w:val="008B351B"/>
    <w:rsid w:val="008B3692"/>
    <w:rsid w:val="008B371E"/>
    <w:rsid w:val="008B3834"/>
    <w:rsid w:val="008B395C"/>
    <w:rsid w:val="008B3967"/>
    <w:rsid w:val="008B3D3C"/>
    <w:rsid w:val="008B3F7E"/>
    <w:rsid w:val="008B43B8"/>
    <w:rsid w:val="008B4449"/>
    <w:rsid w:val="008B4922"/>
    <w:rsid w:val="008B507D"/>
    <w:rsid w:val="008B50AE"/>
    <w:rsid w:val="008B51E6"/>
    <w:rsid w:val="008B5763"/>
    <w:rsid w:val="008B576E"/>
    <w:rsid w:val="008B6796"/>
    <w:rsid w:val="008B69A1"/>
    <w:rsid w:val="008B6B8E"/>
    <w:rsid w:val="008B6E34"/>
    <w:rsid w:val="008B74F9"/>
    <w:rsid w:val="008B7619"/>
    <w:rsid w:val="008B7A69"/>
    <w:rsid w:val="008B7BE6"/>
    <w:rsid w:val="008B7D09"/>
    <w:rsid w:val="008B7F97"/>
    <w:rsid w:val="008C00E8"/>
    <w:rsid w:val="008C016C"/>
    <w:rsid w:val="008C02E2"/>
    <w:rsid w:val="008C0377"/>
    <w:rsid w:val="008C06F5"/>
    <w:rsid w:val="008C0A9C"/>
    <w:rsid w:val="008C0AB4"/>
    <w:rsid w:val="008C0B53"/>
    <w:rsid w:val="008C0C19"/>
    <w:rsid w:val="008C0CBD"/>
    <w:rsid w:val="008C0EDC"/>
    <w:rsid w:val="008C10D1"/>
    <w:rsid w:val="008C10DE"/>
    <w:rsid w:val="008C1257"/>
    <w:rsid w:val="008C14B5"/>
    <w:rsid w:val="008C1C64"/>
    <w:rsid w:val="008C21B2"/>
    <w:rsid w:val="008C2233"/>
    <w:rsid w:val="008C2454"/>
    <w:rsid w:val="008C26ED"/>
    <w:rsid w:val="008C2904"/>
    <w:rsid w:val="008C29FA"/>
    <w:rsid w:val="008C2AA5"/>
    <w:rsid w:val="008C2CFB"/>
    <w:rsid w:val="008C2F16"/>
    <w:rsid w:val="008C3664"/>
    <w:rsid w:val="008C3875"/>
    <w:rsid w:val="008C3C24"/>
    <w:rsid w:val="008C4062"/>
    <w:rsid w:val="008C441F"/>
    <w:rsid w:val="008C491C"/>
    <w:rsid w:val="008C4A45"/>
    <w:rsid w:val="008C5333"/>
    <w:rsid w:val="008C5446"/>
    <w:rsid w:val="008C5544"/>
    <w:rsid w:val="008C66E2"/>
    <w:rsid w:val="008C691D"/>
    <w:rsid w:val="008C6D5F"/>
    <w:rsid w:val="008C6E8B"/>
    <w:rsid w:val="008C7127"/>
    <w:rsid w:val="008C75F7"/>
    <w:rsid w:val="008C7AD0"/>
    <w:rsid w:val="008C7C2C"/>
    <w:rsid w:val="008C7D41"/>
    <w:rsid w:val="008C7E1B"/>
    <w:rsid w:val="008C7F46"/>
    <w:rsid w:val="008D018A"/>
    <w:rsid w:val="008D01F0"/>
    <w:rsid w:val="008D0218"/>
    <w:rsid w:val="008D0565"/>
    <w:rsid w:val="008D056E"/>
    <w:rsid w:val="008D0782"/>
    <w:rsid w:val="008D09AE"/>
    <w:rsid w:val="008D09DB"/>
    <w:rsid w:val="008D09DC"/>
    <w:rsid w:val="008D1034"/>
    <w:rsid w:val="008D13EC"/>
    <w:rsid w:val="008D1581"/>
    <w:rsid w:val="008D1696"/>
    <w:rsid w:val="008D1C43"/>
    <w:rsid w:val="008D1CBE"/>
    <w:rsid w:val="008D1DBA"/>
    <w:rsid w:val="008D21B7"/>
    <w:rsid w:val="008D2729"/>
    <w:rsid w:val="008D31F4"/>
    <w:rsid w:val="008D3378"/>
    <w:rsid w:val="008D347C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4ACD"/>
    <w:rsid w:val="008D4B7E"/>
    <w:rsid w:val="008D4DBF"/>
    <w:rsid w:val="008D508B"/>
    <w:rsid w:val="008D5156"/>
    <w:rsid w:val="008D54A8"/>
    <w:rsid w:val="008D55B2"/>
    <w:rsid w:val="008D5E3C"/>
    <w:rsid w:val="008D662F"/>
    <w:rsid w:val="008D6DDF"/>
    <w:rsid w:val="008D753F"/>
    <w:rsid w:val="008D775B"/>
    <w:rsid w:val="008D7DDE"/>
    <w:rsid w:val="008D7F68"/>
    <w:rsid w:val="008D7FFB"/>
    <w:rsid w:val="008E02D8"/>
    <w:rsid w:val="008E0354"/>
    <w:rsid w:val="008E0384"/>
    <w:rsid w:val="008E0691"/>
    <w:rsid w:val="008E0C51"/>
    <w:rsid w:val="008E13B6"/>
    <w:rsid w:val="008E1494"/>
    <w:rsid w:val="008E193D"/>
    <w:rsid w:val="008E203F"/>
    <w:rsid w:val="008E2047"/>
    <w:rsid w:val="008E21B8"/>
    <w:rsid w:val="008E21FA"/>
    <w:rsid w:val="008E2687"/>
    <w:rsid w:val="008E2BFE"/>
    <w:rsid w:val="008E2C5B"/>
    <w:rsid w:val="008E2CB7"/>
    <w:rsid w:val="008E2D8F"/>
    <w:rsid w:val="008E2EF9"/>
    <w:rsid w:val="008E304F"/>
    <w:rsid w:val="008E305E"/>
    <w:rsid w:val="008E339B"/>
    <w:rsid w:val="008E36B7"/>
    <w:rsid w:val="008E36FC"/>
    <w:rsid w:val="008E3762"/>
    <w:rsid w:val="008E3A72"/>
    <w:rsid w:val="008E3F08"/>
    <w:rsid w:val="008E4206"/>
    <w:rsid w:val="008E4379"/>
    <w:rsid w:val="008E442D"/>
    <w:rsid w:val="008E45D4"/>
    <w:rsid w:val="008E4772"/>
    <w:rsid w:val="008E4787"/>
    <w:rsid w:val="008E4E54"/>
    <w:rsid w:val="008E4FBC"/>
    <w:rsid w:val="008E5015"/>
    <w:rsid w:val="008E5223"/>
    <w:rsid w:val="008E523D"/>
    <w:rsid w:val="008E54D9"/>
    <w:rsid w:val="008E5DFE"/>
    <w:rsid w:val="008E6633"/>
    <w:rsid w:val="008E69D6"/>
    <w:rsid w:val="008E6D2D"/>
    <w:rsid w:val="008E7165"/>
    <w:rsid w:val="008E72B7"/>
    <w:rsid w:val="008E73CD"/>
    <w:rsid w:val="008E7578"/>
    <w:rsid w:val="008E762F"/>
    <w:rsid w:val="008E7910"/>
    <w:rsid w:val="008E7BDB"/>
    <w:rsid w:val="008E7CB8"/>
    <w:rsid w:val="008E7E3E"/>
    <w:rsid w:val="008E7E46"/>
    <w:rsid w:val="008F0531"/>
    <w:rsid w:val="008F061E"/>
    <w:rsid w:val="008F0920"/>
    <w:rsid w:val="008F0D1E"/>
    <w:rsid w:val="008F0DAA"/>
    <w:rsid w:val="008F0E57"/>
    <w:rsid w:val="008F0EAA"/>
    <w:rsid w:val="008F12A7"/>
    <w:rsid w:val="008F1643"/>
    <w:rsid w:val="008F1B10"/>
    <w:rsid w:val="008F21E5"/>
    <w:rsid w:val="008F2CCC"/>
    <w:rsid w:val="008F2D3A"/>
    <w:rsid w:val="008F2F2D"/>
    <w:rsid w:val="008F30DE"/>
    <w:rsid w:val="008F38F6"/>
    <w:rsid w:val="008F3D84"/>
    <w:rsid w:val="008F3FA0"/>
    <w:rsid w:val="008F4065"/>
    <w:rsid w:val="008F4602"/>
    <w:rsid w:val="008F4663"/>
    <w:rsid w:val="008F486C"/>
    <w:rsid w:val="008F4BF4"/>
    <w:rsid w:val="008F4FB7"/>
    <w:rsid w:val="008F5458"/>
    <w:rsid w:val="008F5587"/>
    <w:rsid w:val="008F58E6"/>
    <w:rsid w:val="008F5B05"/>
    <w:rsid w:val="008F63BE"/>
    <w:rsid w:val="008F65C1"/>
    <w:rsid w:val="008F686C"/>
    <w:rsid w:val="008F6FAA"/>
    <w:rsid w:val="008F6FE5"/>
    <w:rsid w:val="008F7411"/>
    <w:rsid w:val="008F752F"/>
    <w:rsid w:val="008F7591"/>
    <w:rsid w:val="008F75BB"/>
    <w:rsid w:val="008F76FD"/>
    <w:rsid w:val="008F7815"/>
    <w:rsid w:val="008F7C0D"/>
    <w:rsid w:val="008F7FE5"/>
    <w:rsid w:val="00900099"/>
    <w:rsid w:val="009001D5"/>
    <w:rsid w:val="00900249"/>
    <w:rsid w:val="00900303"/>
    <w:rsid w:val="00900394"/>
    <w:rsid w:val="009009E4"/>
    <w:rsid w:val="00901B9E"/>
    <w:rsid w:val="00902194"/>
    <w:rsid w:val="0090230C"/>
    <w:rsid w:val="009024F6"/>
    <w:rsid w:val="00902A26"/>
    <w:rsid w:val="00902ABA"/>
    <w:rsid w:val="00902D28"/>
    <w:rsid w:val="00902F87"/>
    <w:rsid w:val="00903327"/>
    <w:rsid w:val="00903A76"/>
    <w:rsid w:val="00903C4D"/>
    <w:rsid w:val="00903D25"/>
    <w:rsid w:val="00903D94"/>
    <w:rsid w:val="00904055"/>
    <w:rsid w:val="009041CB"/>
    <w:rsid w:val="009041FF"/>
    <w:rsid w:val="009044FD"/>
    <w:rsid w:val="009045E4"/>
    <w:rsid w:val="0090471F"/>
    <w:rsid w:val="009047B5"/>
    <w:rsid w:val="00904B15"/>
    <w:rsid w:val="00904FA8"/>
    <w:rsid w:val="00905042"/>
    <w:rsid w:val="009050D8"/>
    <w:rsid w:val="00905652"/>
    <w:rsid w:val="00906753"/>
    <w:rsid w:val="0090685A"/>
    <w:rsid w:val="00906DAF"/>
    <w:rsid w:val="00907087"/>
    <w:rsid w:val="0090720E"/>
    <w:rsid w:val="009072AC"/>
    <w:rsid w:val="00907353"/>
    <w:rsid w:val="009074D8"/>
    <w:rsid w:val="00907775"/>
    <w:rsid w:val="00907CC7"/>
    <w:rsid w:val="00910309"/>
    <w:rsid w:val="009106BE"/>
    <w:rsid w:val="00910797"/>
    <w:rsid w:val="00910A71"/>
    <w:rsid w:val="00910F1A"/>
    <w:rsid w:val="009113FB"/>
    <w:rsid w:val="00911617"/>
    <w:rsid w:val="009118BC"/>
    <w:rsid w:val="00911C78"/>
    <w:rsid w:val="00911D25"/>
    <w:rsid w:val="00912325"/>
    <w:rsid w:val="00912ADB"/>
    <w:rsid w:val="00912BCD"/>
    <w:rsid w:val="00912C7C"/>
    <w:rsid w:val="009130BF"/>
    <w:rsid w:val="009131DE"/>
    <w:rsid w:val="009134C9"/>
    <w:rsid w:val="0091364E"/>
    <w:rsid w:val="00913AFE"/>
    <w:rsid w:val="00913D0E"/>
    <w:rsid w:val="00914298"/>
    <w:rsid w:val="0091469C"/>
    <w:rsid w:val="00914B21"/>
    <w:rsid w:val="00914EF9"/>
    <w:rsid w:val="0091506D"/>
    <w:rsid w:val="009150A8"/>
    <w:rsid w:val="00915228"/>
    <w:rsid w:val="009153E0"/>
    <w:rsid w:val="00915578"/>
    <w:rsid w:val="0091570A"/>
    <w:rsid w:val="00915772"/>
    <w:rsid w:val="00915E6C"/>
    <w:rsid w:val="00915F6B"/>
    <w:rsid w:val="00915FB3"/>
    <w:rsid w:val="009161D2"/>
    <w:rsid w:val="009161E9"/>
    <w:rsid w:val="009163B1"/>
    <w:rsid w:val="00916B2F"/>
    <w:rsid w:val="00916E2D"/>
    <w:rsid w:val="00916EDE"/>
    <w:rsid w:val="00916F39"/>
    <w:rsid w:val="009170BE"/>
    <w:rsid w:val="009172C8"/>
    <w:rsid w:val="0091748B"/>
    <w:rsid w:val="00917844"/>
    <w:rsid w:val="009178C4"/>
    <w:rsid w:val="00917921"/>
    <w:rsid w:val="009179C1"/>
    <w:rsid w:val="00920520"/>
    <w:rsid w:val="00920642"/>
    <w:rsid w:val="00920A50"/>
    <w:rsid w:val="00920A65"/>
    <w:rsid w:val="00921161"/>
    <w:rsid w:val="00921459"/>
    <w:rsid w:val="0092151C"/>
    <w:rsid w:val="0092166E"/>
    <w:rsid w:val="00921803"/>
    <w:rsid w:val="00921B61"/>
    <w:rsid w:val="009221C8"/>
    <w:rsid w:val="00922508"/>
    <w:rsid w:val="00922591"/>
    <w:rsid w:val="009225FC"/>
    <w:rsid w:val="00922827"/>
    <w:rsid w:val="00922A48"/>
    <w:rsid w:val="00922AA0"/>
    <w:rsid w:val="00922C22"/>
    <w:rsid w:val="00923788"/>
    <w:rsid w:val="00923AEA"/>
    <w:rsid w:val="00923DBB"/>
    <w:rsid w:val="00924D0A"/>
    <w:rsid w:val="00924F9A"/>
    <w:rsid w:val="00924FBD"/>
    <w:rsid w:val="009251D1"/>
    <w:rsid w:val="00925309"/>
    <w:rsid w:val="009258DF"/>
    <w:rsid w:val="00925F10"/>
    <w:rsid w:val="00926520"/>
    <w:rsid w:val="00926931"/>
    <w:rsid w:val="00926BCD"/>
    <w:rsid w:val="00926D13"/>
    <w:rsid w:val="00926ED5"/>
    <w:rsid w:val="00926F92"/>
    <w:rsid w:val="00927005"/>
    <w:rsid w:val="00927078"/>
    <w:rsid w:val="009270DA"/>
    <w:rsid w:val="009272B1"/>
    <w:rsid w:val="00927555"/>
    <w:rsid w:val="0092778C"/>
    <w:rsid w:val="00927987"/>
    <w:rsid w:val="00927A14"/>
    <w:rsid w:val="009301DC"/>
    <w:rsid w:val="009302DF"/>
    <w:rsid w:val="00930478"/>
    <w:rsid w:val="009304CB"/>
    <w:rsid w:val="00930B24"/>
    <w:rsid w:val="00930E28"/>
    <w:rsid w:val="00930E8E"/>
    <w:rsid w:val="00931047"/>
    <w:rsid w:val="009318F6"/>
    <w:rsid w:val="0093191F"/>
    <w:rsid w:val="00931A0C"/>
    <w:rsid w:val="00931AC7"/>
    <w:rsid w:val="00931BF5"/>
    <w:rsid w:val="00931C40"/>
    <w:rsid w:val="00931D4B"/>
    <w:rsid w:val="00932261"/>
    <w:rsid w:val="00932831"/>
    <w:rsid w:val="00933219"/>
    <w:rsid w:val="0093341B"/>
    <w:rsid w:val="0093357A"/>
    <w:rsid w:val="0093368B"/>
    <w:rsid w:val="009337E8"/>
    <w:rsid w:val="00933A6E"/>
    <w:rsid w:val="00933B37"/>
    <w:rsid w:val="00934C66"/>
    <w:rsid w:val="00934C86"/>
    <w:rsid w:val="00934D54"/>
    <w:rsid w:val="00934E2E"/>
    <w:rsid w:val="00934FB2"/>
    <w:rsid w:val="00934FDC"/>
    <w:rsid w:val="009350A7"/>
    <w:rsid w:val="009352A1"/>
    <w:rsid w:val="009353AA"/>
    <w:rsid w:val="00935D2F"/>
    <w:rsid w:val="009363AE"/>
    <w:rsid w:val="00937631"/>
    <w:rsid w:val="0093785B"/>
    <w:rsid w:val="009379C6"/>
    <w:rsid w:val="00940514"/>
    <w:rsid w:val="0094063F"/>
    <w:rsid w:val="00940654"/>
    <w:rsid w:val="009406DF"/>
    <w:rsid w:val="009409A1"/>
    <w:rsid w:val="00940A8D"/>
    <w:rsid w:val="00940BA1"/>
    <w:rsid w:val="009410D8"/>
    <w:rsid w:val="009410DB"/>
    <w:rsid w:val="0094216A"/>
    <w:rsid w:val="009422E7"/>
    <w:rsid w:val="0094248D"/>
    <w:rsid w:val="009426C5"/>
    <w:rsid w:val="009427EB"/>
    <w:rsid w:val="00942ADB"/>
    <w:rsid w:val="00942B16"/>
    <w:rsid w:val="00943037"/>
    <w:rsid w:val="00943928"/>
    <w:rsid w:val="00943D84"/>
    <w:rsid w:val="00943DD6"/>
    <w:rsid w:val="00944319"/>
    <w:rsid w:val="00944505"/>
    <w:rsid w:val="009445E6"/>
    <w:rsid w:val="0094474E"/>
    <w:rsid w:val="00945059"/>
    <w:rsid w:val="009450DA"/>
    <w:rsid w:val="0094528F"/>
    <w:rsid w:val="009454E4"/>
    <w:rsid w:val="00945A1B"/>
    <w:rsid w:val="00945B3C"/>
    <w:rsid w:val="00945BB5"/>
    <w:rsid w:val="00945F7D"/>
    <w:rsid w:val="009463F5"/>
    <w:rsid w:val="0094642C"/>
    <w:rsid w:val="009465B4"/>
    <w:rsid w:val="009465C4"/>
    <w:rsid w:val="00946677"/>
    <w:rsid w:val="00946720"/>
    <w:rsid w:val="00946A28"/>
    <w:rsid w:val="00946C84"/>
    <w:rsid w:val="00946CE4"/>
    <w:rsid w:val="00946F35"/>
    <w:rsid w:val="00946FAD"/>
    <w:rsid w:val="00947221"/>
    <w:rsid w:val="00947683"/>
    <w:rsid w:val="00947687"/>
    <w:rsid w:val="00947BCE"/>
    <w:rsid w:val="00947C08"/>
    <w:rsid w:val="00947C64"/>
    <w:rsid w:val="009503A5"/>
    <w:rsid w:val="00950499"/>
    <w:rsid w:val="00950774"/>
    <w:rsid w:val="00950891"/>
    <w:rsid w:val="00950B2A"/>
    <w:rsid w:val="00950B6F"/>
    <w:rsid w:val="00950BAB"/>
    <w:rsid w:val="00950C12"/>
    <w:rsid w:val="00950F15"/>
    <w:rsid w:val="00950F6C"/>
    <w:rsid w:val="00950F7B"/>
    <w:rsid w:val="00951042"/>
    <w:rsid w:val="009511B2"/>
    <w:rsid w:val="0095120B"/>
    <w:rsid w:val="0095177F"/>
    <w:rsid w:val="00952467"/>
    <w:rsid w:val="009524FC"/>
    <w:rsid w:val="0095296B"/>
    <w:rsid w:val="00952DC0"/>
    <w:rsid w:val="00952E5D"/>
    <w:rsid w:val="00952FE9"/>
    <w:rsid w:val="0095316A"/>
    <w:rsid w:val="009535FD"/>
    <w:rsid w:val="00953818"/>
    <w:rsid w:val="00953AAD"/>
    <w:rsid w:val="00953C7F"/>
    <w:rsid w:val="00953EE3"/>
    <w:rsid w:val="00954249"/>
    <w:rsid w:val="009544F7"/>
    <w:rsid w:val="009548A8"/>
    <w:rsid w:val="009549A9"/>
    <w:rsid w:val="00954E03"/>
    <w:rsid w:val="0095546E"/>
    <w:rsid w:val="00955662"/>
    <w:rsid w:val="0095576B"/>
    <w:rsid w:val="00955773"/>
    <w:rsid w:val="009557D5"/>
    <w:rsid w:val="00955C7D"/>
    <w:rsid w:val="00955D25"/>
    <w:rsid w:val="00955D44"/>
    <w:rsid w:val="00956009"/>
    <w:rsid w:val="009561A8"/>
    <w:rsid w:val="009562AD"/>
    <w:rsid w:val="00956599"/>
    <w:rsid w:val="00956834"/>
    <w:rsid w:val="00956891"/>
    <w:rsid w:val="00956CAA"/>
    <w:rsid w:val="009570D3"/>
    <w:rsid w:val="009572DB"/>
    <w:rsid w:val="00957400"/>
    <w:rsid w:val="009577B4"/>
    <w:rsid w:val="0095796E"/>
    <w:rsid w:val="00957CB5"/>
    <w:rsid w:val="00957EF7"/>
    <w:rsid w:val="00957F46"/>
    <w:rsid w:val="00957F54"/>
    <w:rsid w:val="00960160"/>
    <w:rsid w:val="009605BC"/>
    <w:rsid w:val="00960769"/>
    <w:rsid w:val="00960947"/>
    <w:rsid w:val="00960BC7"/>
    <w:rsid w:val="00960C27"/>
    <w:rsid w:val="00960FB7"/>
    <w:rsid w:val="0096126E"/>
    <w:rsid w:val="00961566"/>
    <w:rsid w:val="0096172F"/>
    <w:rsid w:val="00961DEB"/>
    <w:rsid w:val="00961EEA"/>
    <w:rsid w:val="00961F9B"/>
    <w:rsid w:val="0096216F"/>
    <w:rsid w:val="00962173"/>
    <w:rsid w:val="0096245D"/>
    <w:rsid w:val="009626EE"/>
    <w:rsid w:val="0096284F"/>
    <w:rsid w:val="00962A39"/>
    <w:rsid w:val="00962EE8"/>
    <w:rsid w:val="0096305F"/>
    <w:rsid w:val="0096314E"/>
    <w:rsid w:val="009637F0"/>
    <w:rsid w:val="009639F9"/>
    <w:rsid w:val="00963AD4"/>
    <w:rsid w:val="00963D61"/>
    <w:rsid w:val="0096405C"/>
    <w:rsid w:val="00964124"/>
    <w:rsid w:val="0096419A"/>
    <w:rsid w:val="0096448F"/>
    <w:rsid w:val="00964760"/>
    <w:rsid w:val="00964EBE"/>
    <w:rsid w:val="009652F7"/>
    <w:rsid w:val="009656C2"/>
    <w:rsid w:val="00965B19"/>
    <w:rsid w:val="00965F22"/>
    <w:rsid w:val="009660E0"/>
    <w:rsid w:val="00966109"/>
    <w:rsid w:val="009661B9"/>
    <w:rsid w:val="0096625C"/>
    <w:rsid w:val="009665B0"/>
    <w:rsid w:val="009667FC"/>
    <w:rsid w:val="009669E3"/>
    <w:rsid w:val="009669FA"/>
    <w:rsid w:val="00966F31"/>
    <w:rsid w:val="00966FA1"/>
    <w:rsid w:val="0096762E"/>
    <w:rsid w:val="00967648"/>
    <w:rsid w:val="00967BA4"/>
    <w:rsid w:val="00967EAE"/>
    <w:rsid w:val="00970165"/>
    <w:rsid w:val="00970492"/>
    <w:rsid w:val="0097078F"/>
    <w:rsid w:val="009708CA"/>
    <w:rsid w:val="00970B6E"/>
    <w:rsid w:val="009711F5"/>
    <w:rsid w:val="009713AF"/>
    <w:rsid w:val="009713E9"/>
    <w:rsid w:val="0097182A"/>
    <w:rsid w:val="00971AB8"/>
    <w:rsid w:val="00971D78"/>
    <w:rsid w:val="00971EEE"/>
    <w:rsid w:val="0097223A"/>
    <w:rsid w:val="00972289"/>
    <w:rsid w:val="009726C7"/>
    <w:rsid w:val="00972997"/>
    <w:rsid w:val="00972DAA"/>
    <w:rsid w:val="00972E02"/>
    <w:rsid w:val="00972ED7"/>
    <w:rsid w:val="00972FE9"/>
    <w:rsid w:val="009731E1"/>
    <w:rsid w:val="009732FF"/>
    <w:rsid w:val="009734C2"/>
    <w:rsid w:val="009738A1"/>
    <w:rsid w:val="00973AA2"/>
    <w:rsid w:val="00973AE4"/>
    <w:rsid w:val="00974002"/>
    <w:rsid w:val="009740A6"/>
    <w:rsid w:val="0097423D"/>
    <w:rsid w:val="009747C2"/>
    <w:rsid w:val="00974987"/>
    <w:rsid w:val="00974A5A"/>
    <w:rsid w:val="00975321"/>
    <w:rsid w:val="00975666"/>
    <w:rsid w:val="00975745"/>
    <w:rsid w:val="00975909"/>
    <w:rsid w:val="00975AAA"/>
    <w:rsid w:val="00975C0E"/>
    <w:rsid w:val="00975D74"/>
    <w:rsid w:val="00976E6D"/>
    <w:rsid w:val="00977007"/>
    <w:rsid w:val="00977432"/>
    <w:rsid w:val="00977496"/>
    <w:rsid w:val="009776F5"/>
    <w:rsid w:val="0097774D"/>
    <w:rsid w:val="009779A4"/>
    <w:rsid w:val="00977D65"/>
    <w:rsid w:val="00977F57"/>
    <w:rsid w:val="009802CC"/>
    <w:rsid w:val="00980806"/>
    <w:rsid w:val="00980908"/>
    <w:rsid w:val="00980922"/>
    <w:rsid w:val="00980926"/>
    <w:rsid w:val="00980C7A"/>
    <w:rsid w:val="00980D7E"/>
    <w:rsid w:val="00980D9D"/>
    <w:rsid w:val="0098125C"/>
    <w:rsid w:val="00981273"/>
    <w:rsid w:val="00981700"/>
    <w:rsid w:val="00981921"/>
    <w:rsid w:val="009822E0"/>
    <w:rsid w:val="00982348"/>
    <w:rsid w:val="00982461"/>
    <w:rsid w:val="00982640"/>
    <w:rsid w:val="009826FD"/>
    <w:rsid w:val="00982806"/>
    <w:rsid w:val="009828B4"/>
    <w:rsid w:val="009828BE"/>
    <w:rsid w:val="00982C42"/>
    <w:rsid w:val="00983058"/>
    <w:rsid w:val="00983275"/>
    <w:rsid w:val="0098327E"/>
    <w:rsid w:val="009832BE"/>
    <w:rsid w:val="00983334"/>
    <w:rsid w:val="00983648"/>
    <w:rsid w:val="009837F5"/>
    <w:rsid w:val="00983946"/>
    <w:rsid w:val="00983FD7"/>
    <w:rsid w:val="00984C5E"/>
    <w:rsid w:val="00984E34"/>
    <w:rsid w:val="00984FA9"/>
    <w:rsid w:val="00985053"/>
    <w:rsid w:val="00985085"/>
    <w:rsid w:val="00985698"/>
    <w:rsid w:val="00985754"/>
    <w:rsid w:val="00985CEB"/>
    <w:rsid w:val="00986425"/>
    <w:rsid w:val="0098647B"/>
    <w:rsid w:val="009868CD"/>
    <w:rsid w:val="00986CF7"/>
    <w:rsid w:val="00986E68"/>
    <w:rsid w:val="00986ED9"/>
    <w:rsid w:val="00986F23"/>
    <w:rsid w:val="0098761C"/>
    <w:rsid w:val="00987838"/>
    <w:rsid w:val="00990255"/>
    <w:rsid w:val="0099092A"/>
    <w:rsid w:val="00990B7E"/>
    <w:rsid w:val="00991A6B"/>
    <w:rsid w:val="00991B1C"/>
    <w:rsid w:val="00991B46"/>
    <w:rsid w:val="00991C11"/>
    <w:rsid w:val="00991D8C"/>
    <w:rsid w:val="00991D8D"/>
    <w:rsid w:val="00991F08"/>
    <w:rsid w:val="00992607"/>
    <w:rsid w:val="00992D92"/>
    <w:rsid w:val="009934FB"/>
    <w:rsid w:val="00993521"/>
    <w:rsid w:val="009939C7"/>
    <w:rsid w:val="00993AD0"/>
    <w:rsid w:val="00993E49"/>
    <w:rsid w:val="009943FE"/>
    <w:rsid w:val="0099441F"/>
    <w:rsid w:val="00994683"/>
    <w:rsid w:val="0099472C"/>
    <w:rsid w:val="00994874"/>
    <w:rsid w:val="009948FD"/>
    <w:rsid w:val="00994A2F"/>
    <w:rsid w:val="00994C16"/>
    <w:rsid w:val="00994DF4"/>
    <w:rsid w:val="009952C6"/>
    <w:rsid w:val="00995328"/>
    <w:rsid w:val="00995362"/>
    <w:rsid w:val="00995566"/>
    <w:rsid w:val="0099588B"/>
    <w:rsid w:val="009958DA"/>
    <w:rsid w:val="00995B3E"/>
    <w:rsid w:val="00995B96"/>
    <w:rsid w:val="00995CF7"/>
    <w:rsid w:val="00995EBF"/>
    <w:rsid w:val="00995F6E"/>
    <w:rsid w:val="009963A5"/>
    <w:rsid w:val="00996770"/>
    <w:rsid w:val="00996C9E"/>
    <w:rsid w:val="00997212"/>
    <w:rsid w:val="00997535"/>
    <w:rsid w:val="009975A8"/>
    <w:rsid w:val="00997689"/>
    <w:rsid w:val="00997772"/>
    <w:rsid w:val="00997805"/>
    <w:rsid w:val="00997BEA"/>
    <w:rsid w:val="00997D42"/>
    <w:rsid w:val="00997D4F"/>
    <w:rsid w:val="00997DDF"/>
    <w:rsid w:val="00997E3E"/>
    <w:rsid w:val="00997E78"/>
    <w:rsid w:val="009A03D7"/>
    <w:rsid w:val="009A05B2"/>
    <w:rsid w:val="009A06FA"/>
    <w:rsid w:val="009A087C"/>
    <w:rsid w:val="009A0C71"/>
    <w:rsid w:val="009A0E7E"/>
    <w:rsid w:val="009A0FDE"/>
    <w:rsid w:val="009A1003"/>
    <w:rsid w:val="009A12A1"/>
    <w:rsid w:val="009A1506"/>
    <w:rsid w:val="009A15F3"/>
    <w:rsid w:val="009A16F5"/>
    <w:rsid w:val="009A1D8D"/>
    <w:rsid w:val="009A2060"/>
    <w:rsid w:val="009A20B5"/>
    <w:rsid w:val="009A261E"/>
    <w:rsid w:val="009A296D"/>
    <w:rsid w:val="009A2C9A"/>
    <w:rsid w:val="009A2E1A"/>
    <w:rsid w:val="009A314D"/>
    <w:rsid w:val="009A349E"/>
    <w:rsid w:val="009A35D4"/>
    <w:rsid w:val="009A399E"/>
    <w:rsid w:val="009A3A39"/>
    <w:rsid w:val="009A40E9"/>
    <w:rsid w:val="009A40F9"/>
    <w:rsid w:val="009A413C"/>
    <w:rsid w:val="009A427C"/>
    <w:rsid w:val="009A48D4"/>
    <w:rsid w:val="009A4BF1"/>
    <w:rsid w:val="009A556B"/>
    <w:rsid w:val="009A5A07"/>
    <w:rsid w:val="009A5DD9"/>
    <w:rsid w:val="009A5F4B"/>
    <w:rsid w:val="009A6153"/>
    <w:rsid w:val="009A6447"/>
    <w:rsid w:val="009A6B71"/>
    <w:rsid w:val="009A7618"/>
    <w:rsid w:val="009A789A"/>
    <w:rsid w:val="009A7A82"/>
    <w:rsid w:val="009A7BAD"/>
    <w:rsid w:val="009B036F"/>
    <w:rsid w:val="009B0466"/>
    <w:rsid w:val="009B04CF"/>
    <w:rsid w:val="009B0519"/>
    <w:rsid w:val="009B0538"/>
    <w:rsid w:val="009B0884"/>
    <w:rsid w:val="009B0AFC"/>
    <w:rsid w:val="009B0B71"/>
    <w:rsid w:val="009B0C68"/>
    <w:rsid w:val="009B15A1"/>
    <w:rsid w:val="009B1EFB"/>
    <w:rsid w:val="009B24F2"/>
    <w:rsid w:val="009B25BB"/>
    <w:rsid w:val="009B2E75"/>
    <w:rsid w:val="009B3397"/>
    <w:rsid w:val="009B38C4"/>
    <w:rsid w:val="009B3B5C"/>
    <w:rsid w:val="009B3C4F"/>
    <w:rsid w:val="009B3FB4"/>
    <w:rsid w:val="009B43E1"/>
    <w:rsid w:val="009B4A0E"/>
    <w:rsid w:val="009B4FB1"/>
    <w:rsid w:val="009B50F2"/>
    <w:rsid w:val="009B520F"/>
    <w:rsid w:val="009B5B67"/>
    <w:rsid w:val="009B5D61"/>
    <w:rsid w:val="009B6216"/>
    <w:rsid w:val="009B64EA"/>
    <w:rsid w:val="009B66C3"/>
    <w:rsid w:val="009B6734"/>
    <w:rsid w:val="009B680D"/>
    <w:rsid w:val="009B6A2C"/>
    <w:rsid w:val="009B6B8E"/>
    <w:rsid w:val="009B6C92"/>
    <w:rsid w:val="009B6CD7"/>
    <w:rsid w:val="009B6F62"/>
    <w:rsid w:val="009B6F8C"/>
    <w:rsid w:val="009B72F9"/>
    <w:rsid w:val="009B7946"/>
    <w:rsid w:val="009B7967"/>
    <w:rsid w:val="009B7C77"/>
    <w:rsid w:val="009B7D91"/>
    <w:rsid w:val="009C00AB"/>
    <w:rsid w:val="009C013C"/>
    <w:rsid w:val="009C0161"/>
    <w:rsid w:val="009C01B3"/>
    <w:rsid w:val="009C022C"/>
    <w:rsid w:val="009C0455"/>
    <w:rsid w:val="009C06E1"/>
    <w:rsid w:val="009C091F"/>
    <w:rsid w:val="009C0934"/>
    <w:rsid w:val="009C0C14"/>
    <w:rsid w:val="009C0C65"/>
    <w:rsid w:val="009C1072"/>
    <w:rsid w:val="009C12E5"/>
    <w:rsid w:val="009C17C0"/>
    <w:rsid w:val="009C1E92"/>
    <w:rsid w:val="009C20DA"/>
    <w:rsid w:val="009C2442"/>
    <w:rsid w:val="009C27A2"/>
    <w:rsid w:val="009C2BAA"/>
    <w:rsid w:val="009C2C9C"/>
    <w:rsid w:val="009C2EA0"/>
    <w:rsid w:val="009C3275"/>
    <w:rsid w:val="009C347A"/>
    <w:rsid w:val="009C35DB"/>
    <w:rsid w:val="009C4004"/>
    <w:rsid w:val="009C40E5"/>
    <w:rsid w:val="009C4972"/>
    <w:rsid w:val="009C4A98"/>
    <w:rsid w:val="009C529B"/>
    <w:rsid w:val="009C56EA"/>
    <w:rsid w:val="009C580D"/>
    <w:rsid w:val="009C5E25"/>
    <w:rsid w:val="009C5F5D"/>
    <w:rsid w:val="009C6154"/>
    <w:rsid w:val="009C61EB"/>
    <w:rsid w:val="009C6416"/>
    <w:rsid w:val="009C6612"/>
    <w:rsid w:val="009C6650"/>
    <w:rsid w:val="009C6737"/>
    <w:rsid w:val="009C6D27"/>
    <w:rsid w:val="009C6D74"/>
    <w:rsid w:val="009C6F01"/>
    <w:rsid w:val="009C7A32"/>
    <w:rsid w:val="009C7DFB"/>
    <w:rsid w:val="009D00D8"/>
    <w:rsid w:val="009D065E"/>
    <w:rsid w:val="009D0EBB"/>
    <w:rsid w:val="009D0FE5"/>
    <w:rsid w:val="009D1223"/>
    <w:rsid w:val="009D1505"/>
    <w:rsid w:val="009D1587"/>
    <w:rsid w:val="009D17BF"/>
    <w:rsid w:val="009D18F2"/>
    <w:rsid w:val="009D1C31"/>
    <w:rsid w:val="009D1EAC"/>
    <w:rsid w:val="009D2006"/>
    <w:rsid w:val="009D213F"/>
    <w:rsid w:val="009D223D"/>
    <w:rsid w:val="009D2322"/>
    <w:rsid w:val="009D2A22"/>
    <w:rsid w:val="009D2E45"/>
    <w:rsid w:val="009D2E57"/>
    <w:rsid w:val="009D32CE"/>
    <w:rsid w:val="009D3A70"/>
    <w:rsid w:val="009D3CFD"/>
    <w:rsid w:val="009D42DB"/>
    <w:rsid w:val="009D4634"/>
    <w:rsid w:val="009D48E7"/>
    <w:rsid w:val="009D4BB0"/>
    <w:rsid w:val="009D505C"/>
    <w:rsid w:val="009D5485"/>
    <w:rsid w:val="009D576A"/>
    <w:rsid w:val="009D5B96"/>
    <w:rsid w:val="009D5BEE"/>
    <w:rsid w:val="009D5EC2"/>
    <w:rsid w:val="009D5ECB"/>
    <w:rsid w:val="009D644C"/>
    <w:rsid w:val="009D649E"/>
    <w:rsid w:val="009D6798"/>
    <w:rsid w:val="009D67A2"/>
    <w:rsid w:val="009D6E33"/>
    <w:rsid w:val="009D6F40"/>
    <w:rsid w:val="009D72D7"/>
    <w:rsid w:val="009D7426"/>
    <w:rsid w:val="009D77B9"/>
    <w:rsid w:val="009D7FA4"/>
    <w:rsid w:val="009E006B"/>
    <w:rsid w:val="009E0E28"/>
    <w:rsid w:val="009E0EC4"/>
    <w:rsid w:val="009E10A7"/>
    <w:rsid w:val="009E1408"/>
    <w:rsid w:val="009E14D0"/>
    <w:rsid w:val="009E1564"/>
    <w:rsid w:val="009E184D"/>
    <w:rsid w:val="009E1947"/>
    <w:rsid w:val="009E2091"/>
    <w:rsid w:val="009E24C9"/>
    <w:rsid w:val="009E2505"/>
    <w:rsid w:val="009E2513"/>
    <w:rsid w:val="009E27AF"/>
    <w:rsid w:val="009E2834"/>
    <w:rsid w:val="009E2D9D"/>
    <w:rsid w:val="009E2DFD"/>
    <w:rsid w:val="009E3648"/>
    <w:rsid w:val="009E3728"/>
    <w:rsid w:val="009E39E1"/>
    <w:rsid w:val="009E40BB"/>
    <w:rsid w:val="009E4223"/>
    <w:rsid w:val="009E4578"/>
    <w:rsid w:val="009E4743"/>
    <w:rsid w:val="009E48D2"/>
    <w:rsid w:val="009E491C"/>
    <w:rsid w:val="009E4F00"/>
    <w:rsid w:val="009E4FB2"/>
    <w:rsid w:val="009E575B"/>
    <w:rsid w:val="009E5881"/>
    <w:rsid w:val="009E5A80"/>
    <w:rsid w:val="009E5B35"/>
    <w:rsid w:val="009E5CD4"/>
    <w:rsid w:val="009E5E33"/>
    <w:rsid w:val="009E5F48"/>
    <w:rsid w:val="009E6008"/>
    <w:rsid w:val="009E62AB"/>
    <w:rsid w:val="009E6495"/>
    <w:rsid w:val="009E6565"/>
    <w:rsid w:val="009E6667"/>
    <w:rsid w:val="009E6923"/>
    <w:rsid w:val="009E6962"/>
    <w:rsid w:val="009E698C"/>
    <w:rsid w:val="009E6BF7"/>
    <w:rsid w:val="009E7153"/>
    <w:rsid w:val="009E770D"/>
    <w:rsid w:val="009E7DE5"/>
    <w:rsid w:val="009F0015"/>
    <w:rsid w:val="009F0322"/>
    <w:rsid w:val="009F0BC4"/>
    <w:rsid w:val="009F0EF5"/>
    <w:rsid w:val="009F0F60"/>
    <w:rsid w:val="009F0FF0"/>
    <w:rsid w:val="009F1482"/>
    <w:rsid w:val="009F1CD4"/>
    <w:rsid w:val="009F20E6"/>
    <w:rsid w:val="009F23EC"/>
    <w:rsid w:val="009F2478"/>
    <w:rsid w:val="009F2572"/>
    <w:rsid w:val="009F25CF"/>
    <w:rsid w:val="009F2869"/>
    <w:rsid w:val="009F2895"/>
    <w:rsid w:val="009F28ED"/>
    <w:rsid w:val="009F2955"/>
    <w:rsid w:val="009F29A1"/>
    <w:rsid w:val="009F2D01"/>
    <w:rsid w:val="009F2EEB"/>
    <w:rsid w:val="009F3465"/>
    <w:rsid w:val="009F36AA"/>
    <w:rsid w:val="009F4091"/>
    <w:rsid w:val="009F44C0"/>
    <w:rsid w:val="009F4744"/>
    <w:rsid w:val="009F494E"/>
    <w:rsid w:val="009F4BD1"/>
    <w:rsid w:val="009F4BED"/>
    <w:rsid w:val="009F4F03"/>
    <w:rsid w:val="009F4F37"/>
    <w:rsid w:val="009F521E"/>
    <w:rsid w:val="009F5440"/>
    <w:rsid w:val="009F5FBA"/>
    <w:rsid w:val="009F631F"/>
    <w:rsid w:val="009F6524"/>
    <w:rsid w:val="009F65AC"/>
    <w:rsid w:val="009F680E"/>
    <w:rsid w:val="009F6A78"/>
    <w:rsid w:val="009F6D5F"/>
    <w:rsid w:val="009F778C"/>
    <w:rsid w:val="009F7F68"/>
    <w:rsid w:val="009F7FF2"/>
    <w:rsid w:val="00A00215"/>
    <w:rsid w:val="00A003C6"/>
    <w:rsid w:val="00A0051A"/>
    <w:rsid w:val="00A00825"/>
    <w:rsid w:val="00A00854"/>
    <w:rsid w:val="00A00A3E"/>
    <w:rsid w:val="00A00C25"/>
    <w:rsid w:val="00A00F53"/>
    <w:rsid w:val="00A0115D"/>
    <w:rsid w:val="00A01A34"/>
    <w:rsid w:val="00A01EF0"/>
    <w:rsid w:val="00A02F7F"/>
    <w:rsid w:val="00A030E6"/>
    <w:rsid w:val="00A0313B"/>
    <w:rsid w:val="00A03540"/>
    <w:rsid w:val="00A03768"/>
    <w:rsid w:val="00A0383D"/>
    <w:rsid w:val="00A039EF"/>
    <w:rsid w:val="00A03A5A"/>
    <w:rsid w:val="00A03C09"/>
    <w:rsid w:val="00A043F8"/>
    <w:rsid w:val="00A045D3"/>
    <w:rsid w:val="00A04676"/>
    <w:rsid w:val="00A046F6"/>
    <w:rsid w:val="00A0471D"/>
    <w:rsid w:val="00A04985"/>
    <w:rsid w:val="00A04FBF"/>
    <w:rsid w:val="00A0513C"/>
    <w:rsid w:val="00A05649"/>
    <w:rsid w:val="00A05D3B"/>
    <w:rsid w:val="00A05F09"/>
    <w:rsid w:val="00A06317"/>
    <w:rsid w:val="00A06432"/>
    <w:rsid w:val="00A064B9"/>
    <w:rsid w:val="00A06AF7"/>
    <w:rsid w:val="00A07675"/>
    <w:rsid w:val="00A07C8C"/>
    <w:rsid w:val="00A10ABC"/>
    <w:rsid w:val="00A10FCD"/>
    <w:rsid w:val="00A11026"/>
    <w:rsid w:val="00A11110"/>
    <w:rsid w:val="00A11587"/>
    <w:rsid w:val="00A1175B"/>
    <w:rsid w:val="00A1182F"/>
    <w:rsid w:val="00A11ACF"/>
    <w:rsid w:val="00A11D60"/>
    <w:rsid w:val="00A12001"/>
    <w:rsid w:val="00A12004"/>
    <w:rsid w:val="00A12010"/>
    <w:rsid w:val="00A120F7"/>
    <w:rsid w:val="00A12280"/>
    <w:rsid w:val="00A122A7"/>
    <w:rsid w:val="00A12391"/>
    <w:rsid w:val="00A1252B"/>
    <w:rsid w:val="00A1253D"/>
    <w:rsid w:val="00A1258A"/>
    <w:rsid w:val="00A12B21"/>
    <w:rsid w:val="00A12CD8"/>
    <w:rsid w:val="00A12CF4"/>
    <w:rsid w:val="00A13285"/>
    <w:rsid w:val="00A134DB"/>
    <w:rsid w:val="00A137F2"/>
    <w:rsid w:val="00A139FC"/>
    <w:rsid w:val="00A1448A"/>
    <w:rsid w:val="00A146B9"/>
    <w:rsid w:val="00A148EF"/>
    <w:rsid w:val="00A14974"/>
    <w:rsid w:val="00A14AFB"/>
    <w:rsid w:val="00A14C57"/>
    <w:rsid w:val="00A1504C"/>
    <w:rsid w:val="00A15179"/>
    <w:rsid w:val="00A15541"/>
    <w:rsid w:val="00A159C5"/>
    <w:rsid w:val="00A159DD"/>
    <w:rsid w:val="00A15D72"/>
    <w:rsid w:val="00A161AC"/>
    <w:rsid w:val="00A1675B"/>
    <w:rsid w:val="00A16FAA"/>
    <w:rsid w:val="00A17197"/>
    <w:rsid w:val="00A17461"/>
    <w:rsid w:val="00A174AE"/>
    <w:rsid w:val="00A17938"/>
    <w:rsid w:val="00A17E0F"/>
    <w:rsid w:val="00A17F38"/>
    <w:rsid w:val="00A20042"/>
    <w:rsid w:val="00A20066"/>
    <w:rsid w:val="00A20129"/>
    <w:rsid w:val="00A201E0"/>
    <w:rsid w:val="00A20256"/>
    <w:rsid w:val="00A203A1"/>
    <w:rsid w:val="00A205CD"/>
    <w:rsid w:val="00A20A48"/>
    <w:rsid w:val="00A20EEA"/>
    <w:rsid w:val="00A2113B"/>
    <w:rsid w:val="00A21261"/>
    <w:rsid w:val="00A21763"/>
    <w:rsid w:val="00A217D4"/>
    <w:rsid w:val="00A21D55"/>
    <w:rsid w:val="00A21FDD"/>
    <w:rsid w:val="00A221F7"/>
    <w:rsid w:val="00A2251E"/>
    <w:rsid w:val="00A228FC"/>
    <w:rsid w:val="00A23046"/>
    <w:rsid w:val="00A233B9"/>
    <w:rsid w:val="00A23518"/>
    <w:rsid w:val="00A2361F"/>
    <w:rsid w:val="00A236FF"/>
    <w:rsid w:val="00A23967"/>
    <w:rsid w:val="00A239D0"/>
    <w:rsid w:val="00A23C32"/>
    <w:rsid w:val="00A23D11"/>
    <w:rsid w:val="00A23D2E"/>
    <w:rsid w:val="00A23F22"/>
    <w:rsid w:val="00A242B7"/>
    <w:rsid w:val="00A242DD"/>
    <w:rsid w:val="00A243C3"/>
    <w:rsid w:val="00A24B8F"/>
    <w:rsid w:val="00A24D37"/>
    <w:rsid w:val="00A253BB"/>
    <w:rsid w:val="00A25806"/>
    <w:rsid w:val="00A25A55"/>
    <w:rsid w:val="00A25C48"/>
    <w:rsid w:val="00A25F19"/>
    <w:rsid w:val="00A26A44"/>
    <w:rsid w:val="00A26C4C"/>
    <w:rsid w:val="00A26D61"/>
    <w:rsid w:val="00A26D64"/>
    <w:rsid w:val="00A26D9F"/>
    <w:rsid w:val="00A270A0"/>
    <w:rsid w:val="00A271F2"/>
    <w:rsid w:val="00A272B7"/>
    <w:rsid w:val="00A27721"/>
    <w:rsid w:val="00A27832"/>
    <w:rsid w:val="00A278BD"/>
    <w:rsid w:val="00A27A18"/>
    <w:rsid w:val="00A27D9B"/>
    <w:rsid w:val="00A27F16"/>
    <w:rsid w:val="00A30080"/>
    <w:rsid w:val="00A305AC"/>
    <w:rsid w:val="00A307EC"/>
    <w:rsid w:val="00A308FD"/>
    <w:rsid w:val="00A30B85"/>
    <w:rsid w:val="00A30F4D"/>
    <w:rsid w:val="00A31293"/>
    <w:rsid w:val="00A314B1"/>
    <w:rsid w:val="00A31504"/>
    <w:rsid w:val="00A3178C"/>
    <w:rsid w:val="00A3189E"/>
    <w:rsid w:val="00A31EEC"/>
    <w:rsid w:val="00A32817"/>
    <w:rsid w:val="00A32932"/>
    <w:rsid w:val="00A32970"/>
    <w:rsid w:val="00A32CDB"/>
    <w:rsid w:val="00A32E44"/>
    <w:rsid w:val="00A32E7F"/>
    <w:rsid w:val="00A3300B"/>
    <w:rsid w:val="00A33050"/>
    <w:rsid w:val="00A3377E"/>
    <w:rsid w:val="00A33AB9"/>
    <w:rsid w:val="00A33DF5"/>
    <w:rsid w:val="00A3422C"/>
    <w:rsid w:val="00A3455B"/>
    <w:rsid w:val="00A34628"/>
    <w:rsid w:val="00A34661"/>
    <w:rsid w:val="00A34E1D"/>
    <w:rsid w:val="00A34F5C"/>
    <w:rsid w:val="00A351BF"/>
    <w:rsid w:val="00A3542A"/>
    <w:rsid w:val="00A35A0B"/>
    <w:rsid w:val="00A35A71"/>
    <w:rsid w:val="00A35C21"/>
    <w:rsid w:val="00A367F7"/>
    <w:rsid w:val="00A372E5"/>
    <w:rsid w:val="00A37409"/>
    <w:rsid w:val="00A37947"/>
    <w:rsid w:val="00A37AFE"/>
    <w:rsid w:val="00A4004D"/>
    <w:rsid w:val="00A4029D"/>
    <w:rsid w:val="00A4119A"/>
    <w:rsid w:val="00A413EF"/>
    <w:rsid w:val="00A4157C"/>
    <w:rsid w:val="00A41A6E"/>
    <w:rsid w:val="00A41B5A"/>
    <w:rsid w:val="00A41E62"/>
    <w:rsid w:val="00A42166"/>
    <w:rsid w:val="00A42230"/>
    <w:rsid w:val="00A42AAF"/>
    <w:rsid w:val="00A42DC6"/>
    <w:rsid w:val="00A43031"/>
    <w:rsid w:val="00A43053"/>
    <w:rsid w:val="00A430FA"/>
    <w:rsid w:val="00A43821"/>
    <w:rsid w:val="00A43A0A"/>
    <w:rsid w:val="00A43AD8"/>
    <w:rsid w:val="00A43DB3"/>
    <w:rsid w:val="00A44004"/>
    <w:rsid w:val="00A441FE"/>
    <w:rsid w:val="00A442A1"/>
    <w:rsid w:val="00A44D69"/>
    <w:rsid w:val="00A456E3"/>
    <w:rsid w:val="00A45BE0"/>
    <w:rsid w:val="00A45FE0"/>
    <w:rsid w:val="00A462CB"/>
    <w:rsid w:val="00A466C2"/>
    <w:rsid w:val="00A467AC"/>
    <w:rsid w:val="00A46A5F"/>
    <w:rsid w:val="00A46C8C"/>
    <w:rsid w:val="00A46DAD"/>
    <w:rsid w:val="00A471B6"/>
    <w:rsid w:val="00A4728F"/>
    <w:rsid w:val="00A4766C"/>
    <w:rsid w:val="00A47794"/>
    <w:rsid w:val="00A47A9A"/>
    <w:rsid w:val="00A47E70"/>
    <w:rsid w:val="00A47E80"/>
    <w:rsid w:val="00A5047F"/>
    <w:rsid w:val="00A50EB7"/>
    <w:rsid w:val="00A511E3"/>
    <w:rsid w:val="00A5121D"/>
    <w:rsid w:val="00A51F1F"/>
    <w:rsid w:val="00A51F34"/>
    <w:rsid w:val="00A52246"/>
    <w:rsid w:val="00A523BC"/>
    <w:rsid w:val="00A52DD4"/>
    <w:rsid w:val="00A52E06"/>
    <w:rsid w:val="00A5308A"/>
    <w:rsid w:val="00A533BD"/>
    <w:rsid w:val="00A53824"/>
    <w:rsid w:val="00A5386B"/>
    <w:rsid w:val="00A53C9B"/>
    <w:rsid w:val="00A5460A"/>
    <w:rsid w:val="00A5469D"/>
    <w:rsid w:val="00A54A5C"/>
    <w:rsid w:val="00A54B05"/>
    <w:rsid w:val="00A54D8A"/>
    <w:rsid w:val="00A54EC7"/>
    <w:rsid w:val="00A55983"/>
    <w:rsid w:val="00A5598A"/>
    <w:rsid w:val="00A55A2E"/>
    <w:rsid w:val="00A55D76"/>
    <w:rsid w:val="00A56273"/>
    <w:rsid w:val="00A56440"/>
    <w:rsid w:val="00A56A2F"/>
    <w:rsid w:val="00A56FB9"/>
    <w:rsid w:val="00A571AC"/>
    <w:rsid w:val="00A57339"/>
    <w:rsid w:val="00A57EA9"/>
    <w:rsid w:val="00A6025A"/>
    <w:rsid w:val="00A603A2"/>
    <w:rsid w:val="00A60644"/>
    <w:rsid w:val="00A607A1"/>
    <w:rsid w:val="00A607C0"/>
    <w:rsid w:val="00A61000"/>
    <w:rsid w:val="00A612A2"/>
    <w:rsid w:val="00A614A9"/>
    <w:rsid w:val="00A614BF"/>
    <w:rsid w:val="00A61573"/>
    <w:rsid w:val="00A61B2C"/>
    <w:rsid w:val="00A61F1C"/>
    <w:rsid w:val="00A621A1"/>
    <w:rsid w:val="00A62631"/>
    <w:rsid w:val="00A62AFB"/>
    <w:rsid w:val="00A62F17"/>
    <w:rsid w:val="00A63099"/>
    <w:rsid w:val="00A63468"/>
    <w:rsid w:val="00A639DD"/>
    <w:rsid w:val="00A63EC1"/>
    <w:rsid w:val="00A64151"/>
    <w:rsid w:val="00A6426D"/>
    <w:rsid w:val="00A6461B"/>
    <w:rsid w:val="00A64C71"/>
    <w:rsid w:val="00A64EAE"/>
    <w:rsid w:val="00A653C4"/>
    <w:rsid w:val="00A65681"/>
    <w:rsid w:val="00A65850"/>
    <w:rsid w:val="00A65DB2"/>
    <w:rsid w:val="00A665FD"/>
    <w:rsid w:val="00A66773"/>
    <w:rsid w:val="00A66CED"/>
    <w:rsid w:val="00A66D0D"/>
    <w:rsid w:val="00A66F33"/>
    <w:rsid w:val="00A671A7"/>
    <w:rsid w:val="00A671CE"/>
    <w:rsid w:val="00A671F2"/>
    <w:rsid w:val="00A67570"/>
    <w:rsid w:val="00A6782E"/>
    <w:rsid w:val="00A67857"/>
    <w:rsid w:val="00A678A3"/>
    <w:rsid w:val="00A67B1E"/>
    <w:rsid w:val="00A703AA"/>
    <w:rsid w:val="00A703D6"/>
    <w:rsid w:val="00A7061D"/>
    <w:rsid w:val="00A707C5"/>
    <w:rsid w:val="00A70954"/>
    <w:rsid w:val="00A7103B"/>
    <w:rsid w:val="00A710E5"/>
    <w:rsid w:val="00A71146"/>
    <w:rsid w:val="00A71147"/>
    <w:rsid w:val="00A71708"/>
    <w:rsid w:val="00A71733"/>
    <w:rsid w:val="00A71746"/>
    <w:rsid w:val="00A71985"/>
    <w:rsid w:val="00A71BB6"/>
    <w:rsid w:val="00A71BE7"/>
    <w:rsid w:val="00A71CAC"/>
    <w:rsid w:val="00A71E04"/>
    <w:rsid w:val="00A72332"/>
    <w:rsid w:val="00A7252D"/>
    <w:rsid w:val="00A72E66"/>
    <w:rsid w:val="00A72E81"/>
    <w:rsid w:val="00A72E99"/>
    <w:rsid w:val="00A72FD4"/>
    <w:rsid w:val="00A7315F"/>
    <w:rsid w:val="00A73558"/>
    <w:rsid w:val="00A73763"/>
    <w:rsid w:val="00A73B28"/>
    <w:rsid w:val="00A73C03"/>
    <w:rsid w:val="00A7401A"/>
    <w:rsid w:val="00A74155"/>
    <w:rsid w:val="00A7437F"/>
    <w:rsid w:val="00A744B8"/>
    <w:rsid w:val="00A749BE"/>
    <w:rsid w:val="00A74B03"/>
    <w:rsid w:val="00A74C69"/>
    <w:rsid w:val="00A74F35"/>
    <w:rsid w:val="00A751E8"/>
    <w:rsid w:val="00A7526D"/>
    <w:rsid w:val="00A75499"/>
    <w:rsid w:val="00A754EC"/>
    <w:rsid w:val="00A75665"/>
    <w:rsid w:val="00A756E6"/>
    <w:rsid w:val="00A757E8"/>
    <w:rsid w:val="00A76022"/>
    <w:rsid w:val="00A7660E"/>
    <w:rsid w:val="00A76783"/>
    <w:rsid w:val="00A767C1"/>
    <w:rsid w:val="00A768A9"/>
    <w:rsid w:val="00A76922"/>
    <w:rsid w:val="00A76AC9"/>
    <w:rsid w:val="00A76BED"/>
    <w:rsid w:val="00A76F77"/>
    <w:rsid w:val="00A770F9"/>
    <w:rsid w:val="00A77134"/>
    <w:rsid w:val="00A7748E"/>
    <w:rsid w:val="00A77AFF"/>
    <w:rsid w:val="00A77B2A"/>
    <w:rsid w:val="00A77D39"/>
    <w:rsid w:val="00A8005A"/>
    <w:rsid w:val="00A800CD"/>
    <w:rsid w:val="00A8018C"/>
    <w:rsid w:val="00A8023F"/>
    <w:rsid w:val="00A8030F"/>
    <w:rsid w:val="00A8041B"/>
    <w:rsid w:val="00A80822"/>
    <w:rsid w:val="00A80870"/>
    <w:rsid w:val="00A80A32"/>
    <w:rsid w:val="00A80A5D"/>
    <w:rsid w:val="00A812AC"/>
    <w:rsid w:val="00A813F0"/>
    <w:rsid w:val="00A814B8"/>
    <w:rsid w:val="00A816AA"/>
    <w:rsid w:val="00A819B3"/>
    <w:rsid w:val="00A81BFD"/>
    <w:rsid w:val="00A81C8D"/>
    <w:rsid w:val="00A81D88"/>
    <w:rsid w:val="00A82088"/>
    <w:rsid w:val="00A82B13"/>
    <w:rsid w:val="00A82EC5"/>
    <w:rsid w:val="00A834E0"/>
    <w:rsid w:val="00A83E16"/>
    <w:rsid w:val="00A83EF6"/>
    <w:rsid w:val="00A8401C"/>
    <w:rsid w:val="00A8451F"/>
    <w:rsid w:val="00A8468C"/>
    <w:rsid w:val="00A847B2"/>
    <w:rsid w:val="00A848C5"/>
    <w:rsid w:val="00A84B57"/>
    <w:rsid w:val="00A84C1B"/>
    <w:rsid w:val="00A853E2"/>
    <w:rsid w:val="00A857E2"/>
    <w:rsid w:val="00A85CBC"/>
    <w:rsid w:val="00A85DAB"/>
    <w:rsid w:val="00A85F22"/>
    <w:rsid w:val="00A85F5B"/>
    <w:rsid w:val="00A86819"/>
    <w:rsid w:val="00A86B99"/>
    <w:rsid w:val="00A86D36"/>
    <w:rsid w:val="00A86F6F"/>
    <w:rsid w:val="00A87054"/>
    <w:rsid w:val="00A87796"/>
    <w:rsid w:val="00A87915"/>
    <w:rsid w:val="00A879C6"/>
    <w:rsid w:val="00A87B52"/>
    <w:rsid w:val="00A87B66"/>
    <w:rsid w:val="00A87C7A"/>
    <w:rsid w:val="00A90364"/>
    <w:rsid w:val="00A903E1"/>
    <w:rsid w:val="00A904F0"/>
    <w:rsid w:val="00A907D8"/>
    <w:rsid w:val="00A90CE3"/>
    <w:rsid w:val="00A90EE1"/>
    <w:rsid w:val="00A90F45"/>
    <w:rsid w:val="00A91061"/>
    <w:rsid w:val="00A91237"/>
    <w:rsid w:val="00A912FF"/>
    <w:rsid w:val="00A916DF"/>
    <w:rsid w:val="00A91A85"/>
    <w:rsid w:val="00A91DF9"/>
    <w:rsid w:val="00A923A5"/>
    <w:rsid w:val="00A92474"/>
    <w:rsid w:val="00A933BF"/>
    <w:rsid w:val="00A93480"/>
    <w:rsid w:val="00A934E6"/>
    <w:rsid w:val="00A9354C"/>
    <w:rsid w:val="00A93690"/>
    <w:rsid w:val="00A93D61"/>
    <w:rsid w:val="00A93D74"/>
    <w:rsid w:val="00A93F1E"/>
    <w:rsid w:val="00A941A7"/>
    <w:rsid w:val="00A941D4"/>
    <w:rsid w:val="00A94CE1"/>
    <w:rsid w:val="00A95C5F"/>
    <w:rsid w:val="00A95D03"/>
    <w:rsid w:val="00A95DDA"/>
    <w:rsid w:val="00A95FB6"/>
    <w:rsid w:val="00A96017"/>
    <w:rsid w:val="00A962AC"/>
    <w:rsid w:val="00A96C17"/>
    <w:rsid w:val="00A96FFF"/>
    <w:rsid w:val="00A97225"/>
    <w:rsid w:val="00A9739E"/>
    <w:rsid w:val="00A975BD"/>
    <w:rsid w:val="00A976C7"/>
    <w:rsid w:val="00A978AC"/>
    <w:rsid w:val="00A9792B"/>
    <w:rsid w:val="00A97E57"/>
    <w:rsid w:val="00AA018C"/>
    <w:rsid w:val="00AA027E"/>
    <w:rsid w:val="00AA03A9"/>
    <w:rsid w:val="00AA04CE"/>
    <w:rsid w:val="00AA0664"/>
    <w:rsid w:val="00AA07AE"/>
    <w:rsid w:val="00AA08AB"/>
    <w:rsid w:val="00AA0A94"/>
    <w:rsid w:val="00AA0B19"/>
    <w:rsid w:val="00AA0B50"/>
    <w:rsid w:val="00AA0CBF"/>
    <w:rsid w:val="00AA0DE1"/>
    <w:rsid w:val="00AA0FD4"/>
    <w:rsid w:val="00AA10B5"/>
    <w:rsid w:val="00AA1363"/>
    <w:rsid w:val="00AA13AA"/>
    <w:rsid w:val="00AA156D"/>
    <w:rsid w:val="00AA1A51"/>
    <w:rsid w:val="00AA1CBD"/>
    <w:rsid w:val="00AA1F62"/>
    <w:rsid w:val="00AA2258"/>
    <w:rsid w:val="00AA22A9"/>
    <w:rsid w:val="00AA2CB1"/>
    <w:rsid w:val="00AA2CF1"/>
    <w:rsid w:val="00AA2ED7"/>
    <w:rsid w:val="00AA2F7B"/>
    <w:rsid w:val="00AA2FEB"/>
    <w:rsid w:val="00AA357F"/>
    <w:rsid w:val="00AA3775"/>
    <w:rsid w:val="00AA3BBE"/>
    <w:rsid w:val="00AA43D1"/>
    <w:rsid w:val="00AA444C"/>
    <w:rsid w:val="00AA46F0"/>
    <w:rsid w:val="00AA4BBC"/>
    <w:rsid w:val="00AA522F"/>
    <w:rsid w:val="00AA53AD"/>
    <w:rsid w:val="00AA6342"/>
    <w:rsid w:val="00AA668C"/>
    <w:rsid w:val="00AA6A37"/>
    <w:rsid w:val="00AA6B14"/>
    <w:rsid w:val="00AA6B4F"/>
    <w:rsid w:val="00AA6D66"/>
    <w:rsid w:val="00AA71EB"/>
    <w:rsid w:val="00AA78AE"/>
    <w:rsid w:val="00AA7D4B"/>
    <w:rsid w:val="00AA7D90"/>
    <w:rsid w:val="00AA7DC8"/>
    <w:rsid w:val="00AB0268"/>
    <w:rsid w:val="00AB0643"/>
    <w:rsid w:val="00AB0D2D"/>
    <w:rsid w:val="00AB0D72"/>
    <w:rsid w:val="00AB0FC6"/>
    <w:rsid w:val="00AB104C"/>
    <w:rsid w:val="00AB1083"/>
    <w:rsid w:val="00AB15A9"/>
    <w:rsid w:val="00AB15CC"/>
    <w:rsid w:val="00AB1EDD"/>
    <w:rsid w:val="00AB1F56"/>
    <w:rsid w:val="00AB257D"/>
    <w:rsid w:val="00AB2939"/>
    <w:rsid w:val="00AB2E13"/>
    <w:rsid w:val="00AB308E"/>
    <w:rsid w:val="00AB31C0"/>
    <w:rsid w:val="00AB3446"/>
    <w:rsid w:val="00AB3913"/>
    <w:rsid w:val="00AB3EB6"/>
    <w:rsid w:val="00AB4320"/>
    <w:rsid w:val="00AB4362"/>
    <w:rsid w:val="00AB4428"/>
    <w:rsid w:val="00AB48A0"/>
    <w:rsid w:val="00AB4B46"/>
    <w:rsid w:val="00AB4BB8"/>
    <w:rsid w:val="00AB4C2A"/>
    <w:rsid w:val="00AB4DE6"/>
    <w:rsid w:val="00AB54A9"/>
    <w:rsid w:val="00AB5650"/>
    <w:rsid w:val="00AB5656"/>
    <w:rsid w:val="00AB575F"/>
    <w:rsid w:val="00AB5A23"/>
    <w:rsid w:val="00AB66D2"/>
    <w:rsid w:val="00AB6821"/>
    <w:rsid w:val="00AB6B75"/>
    <w:rsid w:val="00AB7426"/>
    <w:rsid w:val="00AB77BC"/>
    <w:rsid w:val="00AB7A01"/>
    <w:rsid w:val="00AC0510"/>
    <w:rsid w:val="00AC0550"/>
    <w:rsid w:val="00AC07EF"/>
    <w:rsid w:val="00AC12F1"/>
    <w:rsid w:val="00AC19E7"/>
    <w:rsid w:val="00AC1B01"/>
    <w:rsid w:val="00AC1CFA"/>
    <w:rsid w:val="00AC1E50"/>
    <w:rsid w:val="00AC1EAD"/>
    <w:rsid w:val="00AC1EEA"/>
    <w:rsid w:val="00AC284F"/>
    <w:rsid w:val="00AC2A53"/>
    <w:rsid w:val="00AC3093"/>
    <w:rsid w:val="00AC361F"/>
    <w:rsid w:val="00AC373C"/>
    <w:rsid w:val="00AC3878"/>
    <w:rsid w:val="00AC3B21"/>
    <w:rsid w:val="00AC4699"/>
    <w:rsid w:val="00AC474A"/>
    <w:rsid w:val="00AC4B5A"/>
    <w:rsid w:val="00AC4C4A"/>
    <w:rsid w:val="00AC4E73"/>
    <w:rsid w:val="00AC4E84"/>
    <w:rsid w:val="00AC4F24"/>
    <w:rsid w:val="00AC50DD"/>
    <w:rsid w:val="00AC530D"/>
    <w:rsid w:val="00AC54A1"/>
    <w:rsid w:val="00AC5525"/>
    <w:rsid w:val="00AC5592"/>
    <w:rsid w:val="00AC5A53"/>
    <w:rsid w:val="00AC5B4C"/>
    <w:rsid w:val="00AC5FC6"/>
    <w:rsid w:val="00AC6352"/>
    <w:rsid w:val="00AC6730"/>
    <w:rsid w:val="00AC6956"/>
    <w:rsid w:val="00AC6A8E"/>
    <w:rsid w:val="00AC6A9A"/>
    <w:rsid w:val="00AC71B2"/>
    <w:rsid w:val="00AC7723"/>
    <w:rsid w:val="00AC794C"/>
    <w:rsid w:val="00AC7EFB"/>
    <w:rsid w:val="00AD03B0"/>
    <w:rsid w:val="00AD08DE"/>
    <w:rsid w:val="00AD1415"/>
    <w:rsid w:val="00AD1507"/>
    <w:rsid w:val="00AD1AEF"/>
    <w:rsid w:val="00AD1B54"/>
    <w:rsid w:val="00AD1D86"/>
    <w:rsid w:val="00AD1F25"/>
    <w:rsid w:val="00AD264F"/>
    <w:rsid w:val="00AD2AB1"/>
    <w:rsid w:val="00AD318D"/>
    <w:rsid w:val="00AD329A"/>
    <w:rsid w:val="00AD33CB"/>
    <w:rsid w:val="00AD341B"/>
    <w:rsid w:val="00AD36B3"/>
    <w:rsid w:val="00AD3E35"/>
    <w:rsid w:val="00AD424C"/>
    <w:rsid w:val="00AD4398"/>
    <w:rsid w:val="00AD4A9A"/>
    <w:rsid w:val="00AD4AA6"/>
    <w:rsid w:val="00AD4EB9"/>
    <w:rsid w:val="00AD4F62"/>
    <w:rsid w:val="00AD4F8B"/>
    <w:rsid w:val="00AD5511"/>
    <w:rsid w:val="00AD5971"/>
    <w:rsid w:val="00AD5BEA"/>
    <w:rsid w:val="00AD5FC9"/>
    <w:rsid w:val="00AD6380"/>
    <w:rsid w:val="00AD6812"/>
    <w:rsid w:val="00AD6D22"/>
    <w:rsid w:val="00AD6DC8"/>
    <w:rsid w:val="00AD7093"/>
    <w:rsid w:val="00AD75D1"/>
    <w:rsid w:val="00AD766C"/>
    <w:rsid w:val="00AD769F"/>
    <w:rsid w:val="00AD7D3A"/>
    <w:rsid w:val="00AE012D"/>
    <w:rsid w:val="00AE0A08"/>
    <w:rsid w:val="00AE0E40"/>
    <w:rsid w:val="00AE0F47"/>
    <w:rsid w:val="00AE1462"/>
    <w:rsid w:val="00AE1B51"/>
    <w:rsid w:val="00AE1E4B"/>
    <w:rsid w:val="00AE1F5D"/>
    <w:rsid w:val="00AE2164"/>
    <w:rsid w:val="00AE2166"/>
    <w:rsid w:val="00AE225C"/>
    <w:rsid w:val="00AE24AE"/>
    <w:rsid w:val="00AE251C"/>
    <w:rsid w:val="00AE2D3E"/>
    <w:rsid w:val="00AE2E05"/>
    <w:rsid w:val="00AE2F54"/>
    <w:rsid w:val="00AE302B"/>
    <w:rsid w:val="00AE34A1"/>
    <w:rsid w:val="00AE37CD"/>
    <w:rsid w:val="00AE3A7E"/>
    <w:rsid w:val="00AE3DD4"/>
    <w:rsid w:val="00AE3F03"/>
    <w:rsid w:val="00AE4356"/>
    <w:rsid w:val="00AE4A38"/>
    <w:rsid w:val="00AE4B40"/>
    <w:rsid w:val="00AE51AF"/>
    <w:rsid w:val="00AE5218"/>
    <w:rsid w:val="00AE5375"/>
    <w:rsid w:val="00AE5638"/>
    <w:rsid w:val="00AE616A"/>
    <w:rsid w:val="00AE6992"/>
    <w:rsid w:val="00AE6FB9"/>
    <w:rsid w:val="00AE72E9"/>
    <w:rsid w:val="00AE73DF"/>
    <w:rsid w:val="00AE74E6"/>
    <w:rsid w:val="00AE794A"/>
    <w:rsid w:val="00AE7EC5"/>
    <w:rsid w:val="00AE7EDB"/>
    <w:rsid w:val="00AF0321"/>
    <w:rsid w:val="00AF03C3"/>
    <w:rsid w:val="00AF071C"/>
    <w:rsid w:val="00AF08C9"/>
    <w:rsid w:val="00AF0905"/>
    <w:rsid w:val="00AF0C96"/>
    <w:rsid w:val="00AF10F3"/>
    <w:rsid w:val="00AF1326"/>
    <w:rsid w:val="00AF1458"/>
    <w:rsid w:val="00AF15E5"/>
    <w:rsid w:val="00AF1860"/>
    <w:rsid w:val="00AF195D"/>
    <w:rsid w:val="00AF1A08"/>
    <w:rsid w:val="00AF25FB"/>
    <w:rsid w:val="00AF268F"/>
    <w:rsid w:val="00AF2803"/>
    <w:rsid w:val="00AF2A87"/>
    <w:rsid w:val="00AF2BB8"/>
    <w:rsid w:val="00AF2C54"/>
    <w:rsid w:val="00AF34E2"/>
    <w:rsid w:val="00AF3B90"/>
    <w:rsid w:val="00AF3C07"/>
    <w:rsid w:val="00AF3DF7"/>
    <w:rsid w:val="00AF3EE9"/>
    <w:rsid w:val="00AF3FD7"/>
    <w:rsid w:val="00AF4388"/>
    <w:rsid w:val="00AF452E"/>
    <w:rsid w:val="00AF4575"/>
    <w:rsid w:val="00AF4742"/>
    <w:rsid w:val="00AF5250"/>
    <w:rsid w:val="00AF5581"/>
    <w:rsid w:val="00AF5848"/>
    <w:rsid w:val="00AF5D55"/>
    <w:rsid w:val="00AF5DFD"/>
    <w:rsid w:val="00AF5F22"/>
    <w:rsid w:val="00AF5F71"/>
    <w:rsid w:val="00AF6127"/>
    <w:rsid w:val="00AF64CD"/>
    <w:rsid w:val="00AF68D4"/>
    <w:rsid w:val="00AF6F03"/>
    <w:rsid w:val="00AF6F53"/>
    <w:rsid w:val="00AF70AF"/>
    <w:rsid w:val="00AF73A8"/>
    <w:rsid w:val="00AF798A"/>
    <w:rsid w:val="00AF7A68"/>
    <w:rsid w:val="00AF7E0A"/>
    <w:rsid w:val="00AF7EA0"/>
    <w:rsid w:val="00B0008C"/>
    <w:rsid w:val="00B00279"/>
    <w:rsid w:val="00B00467"/>
    <w:rsid w:val="00B006D7"/>
    <w:rsid w:val="00B018BC"/>
    <w:rsid w:val="00B01ECA"/>
    <w:rsid w:val="00B02123"/>
    <w:rsid w:val="00B023D7"/>
    <w:rsid w:val="00B02611"/>
    <w:rsid w:val="00B028F2"/>
    <w:rsid w:val="00B02AAF"/>
    <w:rsid w:val="00B02CEB"/>
    <w:rsid w:val="00B02CF8"/>
    <w:rsid w:val="00B02DA7"/>
    <w:rsid w:val="00B03527"/>
    <w:rsid w:val="00B03839"/>
    <w:rsid w:val="00B0389E"/>
    <w:rsid w:val="00B0425E"/>
    <w:rsid w:val="00B043CE"/>
    <w:rsid w:val="00B04648"/>
    <w:rsid w:val="00B046BE"/>
    <w:rsid w:val="00B04B08"/>
    <w:rsid w:val="00B04B6C"/>
    <w:rsid w:val="00B04EAD"/>
    <w:rsid w:val="00B053B3"/>
    <w:rsid w:val="00B05ACE"/>
    <w:rsid w:val="00B05E66"/>
    <w:rsid w:val="00B05EBE"/>
    <w:rsid w:val="00B06140"/>
    <w:rsid w:val="00B065A1"/>
    <w:rsid w:val="00B06793"/>
    <w:rsid w:val="00B06A6C"/>
    <w:rsid w:val="00B06ABF"/>
    <w:rsid w:val="00B07088"/>
    <w:rsid w:val="00B07511"/>
    <w:rsid w:val="00B07776"/>
    <w:rsid w:val="00B0778F"/>
    <w:rsid w:val="00B077DC"/>
    <w:rsid w:val="00B07D83"/>
    <w:rsid w:val="00B1004D"/>
    <w:rsid w:val="00B10072"/>
    <w:rsid w:val="00B106AF"/>
    <w:rsid w:val="00B10AC7"/>
    <w:rsid w:val="00B10AD9"/>
    <w:rsid w:val="00B10E07"/>
    <w:rsid w:val="00B10E89"/>
    <w:rsid w:val="00B10FD5"/>
    <w:rsid w:val="00B110CA"/>
    <w:rsid w:val="00B11680"/>
    <w:rsid w:val="00B1170F"/>
    <w:rsid w:val="00B11C71"/>
    <w:rsid w:val="00B123FA"/>
    <w:rsid w:val="00B124E9"/>
    <w:rsid w:val="00B126E3"/>
    <w:rsid w:val="00B1277F"/>
    <w:rsid w:val="00B129C9"/>
    <w:rsid w:val="00B12BD4"/>
    <w:rsid w:val="00B12C03"/>
    <w:rsid w:val="00B12C1C"/>
    <w:rsid w:val="00B12C64"/>
    <w:rsid w:val="00B12E34"/>
    <w:rsid w:val="00B13017"/>
    <w:rsid w:val="00B1306F"/>
    <w:rsid w:val="00B13D1E"/>
    <w:rsid w:val="00B13EFF"/>
    <w:rsid w:val="00B140F6"/>
    <w:rsid w:val="00B1413A"/>
    <w:rsid w:val="00B144EC"/>
    <w:rsid w:val="00B1459B"/>
    <w:rsid w:val="00B150D8"/>
    <w:rsid w:val="00B152A7"/>
    <w:rsid w:val="00B153C6"/>
    <w:rsid w:val="00B157E7"/>
    <w:rsid w:val="00B158FC"/>
    <w:rsid w:val="00B15C01"/>
    <w:rsid w:val="00B15DC8"/>
    <w:rsid w:val="00B16211"/>
    <w:rsid w:val="00B163D5"/>
    <w:rsid w:val="00B163FD"/>
    <w:rsid w:val="00B165C5"/>
    <w:rsid w:val="00B16AE4"/>
    <w:rsid w:val="00B16AFB"/>
    <w:rsid w:val="00B16DCD"/>
    <w:rsid w:val="00B170CA"/>
    <w:rsid w:val="00B17698"/>
    <w:rsid w:val="00B17883"/>
    <w:rsid w:val="00B17A74"/>
    <w:rsid w:val="00B17DED"/>
    <w:rsid w:val="00B17E3D"/>
    <w:rsid w:val="00B17EA4"/>
    <w:rsid w:val="00B20061"/>
    <w:rsid w:val="00B20306"/>
    <w:rsid w:val="00B207A9"/>
    <w:rsid w:val="00B20869"/>
    <w:rsid w:val="00B20D37"/>
    <w:rsid w:val="00B20DAC"/>
    <w:rsid w:val="00B21044"/>
    <w:rsid w:val="00B211F4"/>
    <w:rsid w:val="00B213FB"/>
    <w:rsid w:val="00B21578"/>
    <w:rsid w:val="00B21ABA"/>
    <w:rsid w:val="00B21C88"/>
    <w:rsid w:val="00B21CDD"/>
    <w:rsid w:val="00B221B8"/>
    <w:rsid w:val="00B22387"/>
    <w:rsid w:val="00B225D6"/>
    <w:rsid w:val="00B22B38"/>
    <w:rsid w:val="00B22D43"/>
    <w:rsid w:val="00B22DC7"/>
    <w:rsid w:val="00B22EBB"/>
    <w:rsid w:val="00B22EF2"/>
    <w:rsid w:val="00B23040"/>
    <w:rsid w:val="00B23212"/>
    <w:rsid w:val="00B2358E"/>
    <w:rsid w:val="00B2360B"/>
    <w:rsid w:val="00B23DDE"/>
    <w:rsid w:val="00B23DF8"/>
    <w:rsid w:val="00B24287"/>
    <w:rsid w:val="00B246A8"/>
    <w:rsid w:val="00B2478E"/>
    <w:rsid w:val="00B24B65"/>
    <w:rsid w:val="00B24D34"/>
    <w:rsid w:val="00B250A4"/>
    <w:rsid w:val="00B250FE"/>
    <w:rsid w:val="00B25290"/>
    <w:rsid w:val="00B252D0"/>
    <w:rsid w:val="00B256FA"/>
    <w:rsid w:val="00B25762"/>
    <w:rsid w:val="00B258BB"/>
    <w:rsid w:val="00B25B10"/>
    <w:rsid w:val="00B25C52"/>
    <w:rsid w:val="00B25F8E"/>
    <w:rsid w:val="00B25FFE"/>
    <w:rsid w:val="00B2649B"/>
    <w:rsid w:val="00B2665E"/>
    <w:rsid w:val="00B266B4"/>
    <w:rsid w:val="00B2673B"/>
    <w:rsid w:val="00B269C4"/>
    <w:rsid w:val="00B269F9"/>
    <w:rsid w:val="00B26BB5"/>
    <w:rsid w:val="00B26C15"/>
    <w:rsid w:val="00B26C3B"/>
    <w:rsid w:val="00B27106"/>
    <w:rsid w:val="00B272C6"/>
    <w:rsid w:val="00B2764C"/>
    <w:rsid w:val="00B276DD"/>
    <w:rsid w:val="00B279CD"/>
    <w:rsid w:val="00B303BA"/>
    <w:rsid w:val="00B304F7"/>
    <w:rsid w:val="00B311C2"/>
    <w:rsid w:val="00B3121A"/>
    <w:rsid w:val="00B31300"/>
    <w:rsid w:val="00B31329"/>
    <w:rsid w:val="00B3161D"/>
    <w:rsid w:val="00B31814"/>
    <w:rsid w:val="00B31974"/>
    <w:rsid w:val="00B31A1B"/>
    <w:rsid w:val="00B32169"/>
    <w:rsid w:val="00B3238F"/>
    <w:rsid w:val="00B324DA"/>
    <w:rsid w:val="00B32884"/>
    <w:rsid w:val="00B329A9"/>
    <w:rsid w:val="00B32E29"/>
    <w:rsid w:val="00B330F3"/>
    <w:rsid w:val="00B3312F"/>
    <w:rsid w:val="00B33F11"/>
    <w:rsid w:val="00B3420A"/>
    <w:rsid w:val="00B3451B"/>
    <w:rsid w:val="00B3459C"/>
    <w:rsid w:val="00B34870"/>
    <w:rsid w:val="00B348DD"/>
    <w:rsid w:val="00B34A43"/>
    <w:rsid w:val="00B34F9E"/>
    <w:rsid w:val="00B350BB"/>
    <w:rsid w:val="00B3528A"/>
    <w:rsid w:val="00B35412"/>
    <w:rsid w:val="00B35716"/>
    <w:rsid w:val="00B35914"/>
    <w:rsid w:val="00B35A15"/>
    <w:rsid w:val="00B35AAD"/>
    <w:rsid w:val="00B35E33"/>
    <w:rsid w:val="00B35E73"/>
    <w:rsid w:val="00B35FBC"/>
    <w:rsid w:val="00B360E7"/>
    <w:rsid w:val="00B364E5"/>
    <w:rsid w:val="00B364ED"/>
    <w:rsid w:val="00B3660B"/>
    <w:rsid w:val="00B36A23"/>
    <w:rsid w:val="00B373D6"/>
    <w:rsid w:val="00B378EF"/>
    <w:rsid w:val="00B37AFD"/>
    <w:rsid w:val="00B37D40"/>
    <w:rsid w:val="00B401DF"/>
    <w:rsid w:val="00B40288"/>
    <w:rsid w:val="00B407A1"/>
    <w:rsid w:val="00B41520"/>
    <w:rsid w:val="00B41753"/>
    <w:rsid w:val="00B419D1"/>
    <w:rsid w:val="00B41D94"/>
    <w:rsid w:val="00B4280F"/>
    <w:rsid w:val="00B42B45"/>
    <w:rsid w:val="00B431C8"/>
    <w:rsid w:val="00B43C48"/>
    <w:rsid w:val="00B43E3D"/>
    <w:rsid w:val="00B43F1D"/>
    <w:rsid w:val="00B440CD"/>
    <w:rsid w:val="00B4455A"/>
    <w:rsid w:val="00B4464D"/>
    <w:rsid w:val="00B44CF3"/>
    <w:rsid w:val="00B44EA5"/>
    <w:rsid w:val="00B44FFE"/>
    <w:rsid w:val="00B45841"/>
    <w:rsid w:val="00B45B9B"/>
    <w:rsid w:val="00B45D30"/>
    <w:rsid w:val="00B45DCD"/>
    <w:rsid w:val="00B45FBB"/>
    <w:rsid w:val="00B45FDF"/>
    <w:rsid w:val="00B467E4"/>
    <w:rsid w:val="00B469EB"/>
    <w:rsid w:val="00B46CCB"/>
    <w:rsid w:val="00B46CEC"/>
    <w:rsid w:val="00B47303"/>
    <w:rsid w:val="00B4735A"/>
    <w:rsid w:val="00B47673"/>
    <w:rsid w:val="00B47A75"/>
    <w:rsid w:val="00B47C8C"/>
    <w:rsid w:val="00B47CA5"/>
    <w:rsid w:val="00B5006B"/>
    <w:rsid w:val="00B50131"/>
    <w:rsid w:val="00B50347"/>
    <w:rsid w:val="00B503FF"/>
    <w:rsid w:val="00B50619"/>
    <w:rsid w:val="00B50761"/>
    <w:rsid w:val="00B50886"/>
    <w:rsid w:val="00B508B7"/>
    <w:rsid w:val="00B50A5D"/>
    <w:rsid w:val="00B50E2A"/>
    <w:rsid w:val="00B50F86"/>
    <w:rsid w:val="00B5107E"/>
    <w:rsid w:val="00B51981"/>
    <w:rsid w:val="00B51C2E"/>
    <w:rsid w:val="00B51E53"/>
    <w:rsid w:val="00B5228F"/>
    <w:rsid w:val="00B5241D"/>
    <w:rsid w:val="00B52886"/>
    <w:rsid w:val="00B529B9"/>
    <w:rsid w:val="00B52A2C"/>
    <w:rsid w:val="00B52E62"/>
    <w:rsid w:val="00B52F56"/>
    <w:rsid w:val="00B53492"/>
    <w:rsid w:val="00B53566"/>
    <w:rsid w:val="00B53ABB"/>
    <w:rsid w:val="00B53C3F"/>
    <w:rsid w:val="00B54349"/>
    <w:rsid w:val="00B54662"/>
    <w:rsid w:val="00B548CE"/>
    <w:rsid w:val="00B5497C"/>
    <w:rsid w:val="00B54B0F"/>
    <w:rsid w:val="00B54E42"/>
    <w:rsid w:val="00B54E77"/>
    <w:rsid w:val="00B54FFF"/>
    <w:rsid w:val="00B551B4"/>
    <w:rsid w:val="00B5562B"/>
    <w:rsid w:val="00B55813"/>
    <w:rsid w:val="00B55979"/>
    <w:rsid w:val="00B55C17"/>
    <w:rsid w:val="00B56295"/>
    <w:rsid w:val="00B5655A"/>
    <w:rsid w:val="00B5659F"/>
    <w:rsid w:val="00B56795"/>
    <w:rsid w:val="00B567E3"/>
    <w:rsid w:val="00B56921"/>
    <w:rsid w:val="00B56C2B"/>
    <w:rsid w:val="00B56CF1"/>
    <w:rsid w:val="00B56EB8"/>
    <w:rsid w:val="00B56F59"/>
    <w:rsid w:val="00B57170"/>
    <w:rsid w:val="00B57715"/>
    <w:rsid w:val="00B57C53"/>
    <w:rsid w:val="00B57C5A"/>
    <w:rsid w:val="00B57D54"/>
    <w:rsid w:val="00B57D59"/>
    <w:rsid w:val="00B60931"/>
    <w:rsid w:val="00B60A77"/>
    <w:rsid w:val="00B60D9A"/>
    <w:rsid w:val="00B6159C"/>
    <w:rsid w:val="00B616EC"/>
    <w:rsid w:val="00B61B80"/>
    <w:rsid w:val="00B61C36"/>
    <w:rsid w:val="00B61E5D"/>
    <w:rsid w:val="00B621DC"/>
    <w:rsid w:val="00B629CA"/>
    <w:rsid w:val="00B62B6D"/>
    <w:rsid w:val="00B63958"/>
    <w:rsid w:val="00B63988"/>
    <w:rsid w:val="00B63B99"/>
    <w:rsid w:val="00B63BCB"/>
    <w:rsid w:val="00B63C57"/>
    <w:rsid w:val="00B63E8A"/>
    <w:rsid w:val="00B641A5"/>
    <w:rsid w:val="00B645BF"/>
    <w:rsid w:val="00B64847"/>
    <w:rsid w:val="00B649AA"/>
    <w:rsid w:val="00B64CE0"/>
    <w:rsid w:val="00B64E10"/>
    <w:rsid w:val="00B64F74"/>
    <w:rsid w:val="00B64FBC"/>
    <w:rsid w:val="00B64FFD"/>
    <w:rsid w:val="00B65405"/>
    <w:rsid w:val="00B6555B"/>
    <w:rsid w:val="00B6575D"/>
    <w:rsid w:val="00B657D5"/>
    <w:rsid w:val="00B6581B"/>
    <w:rsid w:val="00B65D2E"/>
    <w:rsid w:val="00B65F4C"/>
    <w:rsid w:val="00B660B4"/>
    <w:rsid w:val="00B66219"/>
    <w:rsid w:val="00B6628B"/>
    <w:rsid w:val="00B66551"/>
    <w:rsid w:val="00B66CD3"/>
    <w:rsid w:val="00B66E95"/>
    <w:rsid w:val="00B67235"/>
    <w:rsid w:val="00B677AD"/>
    <w:rsid w:val="00B67816"/>
    <w:rsid w:val="00B6790E"/>
    <w:rsid w:val="00B67AED"/>
    <w:rsid w:val="00B7007D"/>
    <w:rsid w:val="00B701EC"/>
    <w:rsid w:val="00B70640"/>
    <w:rsid w:val="00B70803"/>
    <w:rsid w:val="00B708E9"/>
    <w:rsid w:val="00B70AC2"/>
    <w:rsid w:val="00B70AF3"/>
    <w:rsid w:val="00B70B40"/>
    <w:rsid w:val="00B70B56"/>
    <w:rsid w:val="00B70D76"/>
    <w:rsid w:val="00B70EA3"/>
    <w:rsid w:val="00B70EC4"/>
    <w:rsid w:val="00B70EEB"/>
    <w:rsid w:val="00B71363"/>
    <w:rsid w:val="00B7158E"/>
    <w:rsid w:val="00B7171F"/>
    <w:rsid w:val="00B719EE"/>
    <w:rsid w:val="00B71CA5"/>
    <w:rsid w:val="00B72018"/>
    <w:rsid w:val="00B723E8"/>
    <w:rsid w:val="00B7252F"/>
    <w:rsid w:val="00B725DC"/>
    <w:rsid w:val="00B726A3"/>
    <w:rsid w:val="00B726F0"/>
    <w:rsid w:val="00B72A0A"/>
    <w:rsid w:val="00B72FDE"/>
    <w:rsid w:val="00B73E8F"/>
    <w:rsid w:val="00B73FF0"/>
    <w:rsid w:val="00B74305"/>
    <w:rsid w:val="00B744DE"/>
    <w:rsid w:val="00B74528"/>
    <w:rsid w:val="00B74532"/>
    <w:rsid w:val="00B74BBE"/>
    <w:rsid w:val="00B74D5F"/>
    <w:rsid w:val="00B751CF"/>
    <w:rsid w:val="00B754A0"/>
    <w:rsid w:val="00B756DA"/>
    <w:rsid w:val="00B7617B"/>
    <w:rsid w:val="00B7626E"/>
    <w:rsid w:val="00B7637E"/>
    <w:rsid w:val="00B7638D"/>
    <w:rsid w:val="00B764AE"/>
    <w:rsid w:val="00B76DAF"/>
    <w:rsid w:val="00B76E39"/>
    <w:rsid w:val="00B76F80"/>
    <w:rsid w:val="00B7727F"/>
    <w:rsid w:val="00B7731F"/>
    <w:rsid w:val="00B774F0"/>
    <w:rsid w:val="00B776A9"/>
    <w:rsid w:val="00B776C2"/>
    <w:rsid w:val="00B77ED0"/>
    <w:rsid w:val="00B77F07"/>
    <w:rsid w:val="00B803BD"/>
    <w:rsid w:val="00B80574"/>
    <w:rsid w:val="00B806AA"/>
    <w:rsid w:val="00B806CD"/>
    <w:rsid w:val="00B807EF"/>
    <w:rsid w:val="00B8081F"/>
    <w:rsid w:val="00B80E56"/>
    <w:rsid w:val="00B8196F"/>
    <w:rsid w:val="00B81DA0"/>
    <w:rsid w:val="00B81F1F"/>
    <w:rsid w:val="00B81F6B"/>
    <w:rsid w:val="00B82472"/>
    <w:rsid w:val="00B8293B"/>
    <w:rsid w:val="00B82E1B"/>
    <w:rsid w:val="00B82EFF"/>
    <w:rsid w:val="00B82F27"/>
    <w:rsid w:val="00B83376"/>
    <w:rsid w:val="00B83995"/>
    <w:rsid w:val="00B83AA9"/>
    <w:rsid w:val="00B83DBB"/>
    <w:rsid w:val="00B84404"/>
    <w:rsid w:val="00B84437"/>
    <w:rsid w:val="00B84648"/>
    <w:rsid w:val="00B84943"/>
    <w:rsid w:val="00B84D27"/>
    <w:rsid w:val="00B84E29"/>
    <w:rsid w:val="00B84E38"/>
    <w:rsid w:val="00B84FF2"/>
    <w:rsid w:val="00B851B0"/>
    <w:rsid w:val="00B85253"/>
    <w:rsid w:val="00B85479"/>
    <w:rsid w:val="00B85524"/>
    <w:rsid w:val="00B85634"/>
    <w:rsid w:val="00B85658"/>
    <w:rsid w:val="00B85BF8"/>
    <w:rsid w:val="00B86564"/>
    <w:rsid w:val="00B867CA"/>
    <w:rsid w:val="00B86FF8"/>
    <w:rsid w:val="00B87206"/>
    <w:rsid w:val="00B87474"/>
    <w:rsid w:val="00B87495"/>
    <w:rsid w:val="00B877E9"/>
    <w:rsid w:val="00B87DCA"/>
    <w:rsid w:val="00B9036C"/>
    <w:rsid w:val="00B90AA2"/>
    <w:rsid w:val="00B9120E"/>
    <w:rsid w:val="00B916BA"/>
    <w:rsid w:val="00B91A15"/>
    <w:rsid w:val="00B91A63"/>
    <w:rsid w:val="00B91E59"/>
    <w:rsid w:val="00B923D5"/>
    <w:rsid w:val="00B9269D"/>
    <w:rsid w:val="00B92F33"/>
    <w:rsid w:val="00B930EE"/>
    <w:rsid w:val="00B9321D"/>
    <w:rsid w:val="00B935A5"/>
    <w:rsid w:val="00B93899"/>
    <w:rsid w:val="00B9400C"/>
    <w:rsid w:val="00B940B4"/>
    <w:rsid w:val="00B940C5"/>
    <w:rsid w:val="00B94220"/>
    <w:rsid w:val="00B94782"/>
    <w:rsid w:val="00B94875"/>
    <w:rsid w:val="00B94C20"/>
    <w:rsid w:val="00B94CEE"/>
    <w:rsid w:val="00B94F8F"/>
    <w:rsid w:val="00B95043"/>
    <w:rsid w:val="00B952D1"/>
    <w:rsid w:val="00B95498"/>
    <w:rsid w:val="00B955D7"/>
    <w:rsid w:val="00B9563A"/>
    <w:rsid w:val="00B95688"/>
    <w:rsid w:val="00B95748"/>
    <w:rsid w:val="00B958D9"/>
    <w:rsid w:val="00B95A6E"/>
    <w:rsid w:val="00B95B48"/>
    <w:rsid w:val="00B95CA1"/>
    <w:rsid w:val="00B95CBD"/>
    <w:rsid w:val="00B96032"/>
    <w:rsid w:val="00B963B8"/>
    <w:rsid w:val="00B964BE"/>
    <w:rsid w:val="00B967EA"/>
    <w:rsid w:val="00B9688E"/>
    <w:rsid w:val="00B96957"/>
    <w:rsid w:val="00B96C39"/>
    <w:rsid w:val="00B96D41"/>
    <w:rsid w:val="00B97054"/>
    <w:rsid w:val="00B97090"/>
    <w:rsid w:val="00B972B0"/>
    <w:rsid w:val="00B9797E"/>
    <w:rsid w:val="00B97F23"/>
    <w:rsid w:val="00BA014B"/>
    <w:rsid w:val="00BA01F4"/>
    <w:rsid w:val="00BA0A2D"/>
    <w:rsid w:val="00BA0AF6"/>
    <w:rsid w:val="00BA1014"/>
    <w:rsid w:val="00BA126D"/>
    <w:rsid w:val="00BA1560"/>
    <w:rsid w:val="00BA1823"/>
    <w:rsid w:val="00BA184F"/>
    <w:rsid w:val="00BA1A30"/>
    <w:rsid w:val="00BA1B72"/>
    <w:rsid w:val="00BA1BFE"/>
    <w:rsid w:val="00BA2024"/>
    <w:rsid w:val="00BA2141"/>
    <w:rsid w:val="00BA228F"/>
    <w:rsid w:val="00BA25FA"/>
    <w:rsid w:val="00BA272B"/>
    <w:rsid w:val="00BA29A2"/>
    <w:rsid w:val="00BA2ADB"/>
    <w:rsid w:val="00BA2FA1"/>
    <w:rsid w:val="00BA36DF"/>
    <w:rsid w:val="00BA3826"/>
    <w:rsid w:val="00BA3C69"/>
    <w:rsid w:val="00BA403D"/>
    <w:rsid w:val="00BA4613"/>
    <w:rsid w:val="00BA484A"/>
    <w:rsid w:val="00BA4A9F"/>
    <w:rsid w:val="00BA5037"/>
    <w:rsid w:val="00BA5115"/>
    <w:rsid w:val="00BA521D"/>
    <w:rsid w:val="00BA5323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305"/>
    <w:rsid w:val="00BA7735"/>
    <w:rsid w:val="00BA77BF"/>
    <w:rsid w:val="00BA7830"/>
    <w:rsid w:val="00BA7981"/>
    <w:rsid w:val="00BA7B95"/>
    <w:rsid w:val="00BB021E"/>
    <w:rsid w:val="00BB07DA"/>
    <w:rsid w:val="00BB0812"/>
    <w:rsid w:val="00BB099B"/>
    <w:rsid w:val="00BB100C"/>
    <w:rsid w:val="00BB1104"/>
    <w:rsid w:val="00BB1236"/>
    <w:rsid w:val="00BB13BC"/>
    <w:rsid w:val="00BB1486"/>
    <w:rsid w:val="00BB162A"/>
    <w:rsid w:val="00BB19B0"/>
    <w:rsid w:val="00BB1A81"/>
    <w:rsid w:val="00BB1F49"/>
    <w:rsid w:val="00BB227D"/>
    <w:rsid w:val="00BB2339"/>
    <w:rsid w:val="00BB25FF"/>
    <w:rsid w:val="00BB32B8"/>
    <w:rsid w:val="00BB32CF"/>
    <w:rsid w:val="00BB340F"/>
    <w:rsid w:val="00BB3A12"/>
    <w:rsid w:val="00BB3A41"/>
    <w:rsid w:val="00BB3FD5"/>
    <w:rsid w:val="00BB3FEA"/>
    <w:rsid w:val="00BB42ED"/>
    <w:rsid w:val="00BB4AAC"/>
    <w:rsid w:val="00BB4B53"/>
    <w:rsid w:val="00BB4E57"/>
    <w:rsid w:val="00BB4F3B"/>
    <w:rsid w:val="00BB4F54"/>
    <w:rsid w:val="00BB4F5C"/>
    <w:rsid w:val="00BB540B"/>
    <w:rsid w:val="00BB55E5"/>
    <w:rsid w:val="00BB5DFC"/>
    <w:rsid w:val="00BB604C"/>
    <w:rsid w:val="00BB64D3"/>
    <w:rsid w:val="00BB69FE"/>
    <w:rsid w:val="00BB6B4A"/>
    <w:rsid w:val="00BB6E94"/>
    <w:rsid w:val="00BB72FA"/>
    <w:rsid w:val="00BB750C"/>
    <w:rsid w:val="00BB7701"/>
    <w:rsid w:val="00BB7838"/>
    <w:rsid w:val="00BB7D78"/>
    <w:rsid w:val="00BB7E34"/>
    <w:rsid w:val="00BB7E86"/>
    <w:rsid w:val="00BB7F95"/>
    <w:rsid w:val="00BC0400"/>
    <w:rsid w:val="00BC0588"/>
    <w:rsid w:val="00BC0862"/>
    <w:rsid w:val="00BC0C2D"/>
    <w:rsid w:val="00BC105C"/>
    <w:rsid w:val="00BC1569"/>
    <w:rsid w:val="00BC1683"/>
    <w:rsid w:val="00BC19A5"/>
    <w:rsid w:val="00BC1A1F"/>
    <w:rsid w:val="00BC1ADA"/>
    <w:rsid w:val="00BC1AE4"/>
    <w:rsid w:val="00BC1C78"/>
    <w:rsid w:val="00BC1D59"/>
    <w:rsid w:val="00BC2177"/>
    <w:rsid w:val="00BC2360"/>
    <w:rsid w:val="00BC2575"/>
    <w:rsid w:val="00BC2B2F"/>
    <w:rsid w:val="00BC2CB9"/>
    <w:rsid w:val="00BC3212"/>
    <w:rsid w:val="00BC324F"/>
    <w:rsid w:val="00BC373E"/>
    <w:rsid w:val="00BC37F7"/>
    <w:rsid w:val="00BC3DEE"/>
    <w:rsid w:val="00BC3F0D"/>
    <w:rsid w:val="00BC406B"/>
    <w:rsid w:val="00BC4384"/>
    <w:rsid w:val="00BC43A9"/>
    <w:rsid w:val="00BC4769"/>
    <w:rsid w:val="00BC4C3E"/>
    <w:rsid w:val="00BC5123"/>
    <w:rsid w:val="00BC523C"/>
    <w:rsid w:val="00BC5B63"/>
    <w:rsid w:val="00BC5D5D"/>
    <w:rsid w:val="00BC5D9D"/>
    <w:rsid w:val="00BC6557"/>
    <w:rsid w:val="00BC662B"/>
    <w:rsid w:val="00BC6C8A"/>
    <w:rsid w:val="00BC6E76"/>
    <w:rsid w:val="00BC6EC4"/>
    <w:rsid w:val="00BC7111"/>
    <w:rsid w:val="00BC7781"/>
    <w:rsid w:val="00BC79E7"/>
    <w:rsid w:val="00BC7A0D"/>
    <w:rsid w:val="00BC7B58"/>
    <w:rsid w:val="00BC7CFA"/>
    <w:rsid w:val="00BD0377"/>
    <w:rsid w:val="00BD05B8"/>
    <w:rsid w:val="00BD08D6"/>
    <w:rsid w:val="00BD0A85"/>
    <w:rsid w:val="00BD0B07"/>
    <w:rsid w:val="00BD0DEF"/>
    <w:rsid w:val="00BD10CC"/>
    <w:rsid w:val="00BD1137"/>
    <w:rsid w:val="00BD120C"/>
    <w:rsid w:val="00BD134D"/>
    <w:rsid w:val="00BD13C4"/>
    <w:rsid w:val="00BD1BCE"/>
    <w:rsid w:val="00BD1EF3"/>
    <w:rsid w:val="00BD20F0"/>
    <w:rsid w:val="00BD279D"/>
    <w:rsid w:val="00BD339F"/>
    <w:rsid w:val="00BD34D3"/>
    <w:rsid w:val="00BD3799"/>
    <w:rsid w:val="00BD3DF9"/>
    <w:rsid w:val="00BD3F6C"/>
    <w:rsid w:val="00BD4125"/>
    <w:rsid w:val="00BD47FB"/>
    <w:rsid w:val="00BD49F5"/>
    <w:rsid w:val="00BD4F26"/>
    <w:rsid w:val="00BD4F84"/>
    <w:rsid w:val="00BD5092"/>
    <w:rsid w:val="00BD5155"/>
    <w:rsid w:val="00BD53A8"/>
    <w:rsid w:val="00BD567B"/>
    <w:rsid w:val="00BD5AD3"/>
    <w:rsid w:val="00BD5AE7"/>
    <w:rsid w:val="00BD5AF4"/>
    <w:rsid w:val="00BD5B20"/>
    <w:rsid w:val="00BD5B5A"/>
    <w:rsid w:val="00BD5E65"/>
    <w:rsid w:val="00BD6186"/>
    <w:rsid w:val="00BD6643"/>
    <w:rsid w:val="00BD6966"/>
    <w:rsid w:val="00BD6AB5"/>
    <w:rsid w:val="00BD6BD6"/>
    <w:rsid w:val="00BD6DA1"/>
    <w:rsid w:val="00BD7027"/>
    <w:rsid w:val="00BD7185"/>
    <w:rsid w:val="00BD740B"/>
    <w:rsid w:val="00BD7CA5"/>
    <w:rsid w:val="00BD7E1C"/>
    <w:rsid w:val="00BD7E53"/>
    <w:rsid w:val="00BD7FBA"/>
    <w:rsid w:val="00BE0AB8"/>
    <w:rsid w:val="00BE1023"/>
    <w:rsid w:val="00BE1201"/>
    <w:rsid w:val="00BE139E"/>
    <w:rsid w:val="00BE1539"/>
    <w:rsid w:val="00BE1716"/>
    <w:rsid w:val="00BE1780"/>
    <w:rsid w:val="00BE1E42"/>
    <w:rsid w:val="00BE2685"/>
    <w:rsid w:val="00BE3021"/>
    <w:rsid w:val="00BE318E"/>
    <w:rsid w:val="00BE33F6"/>
    <w:rsid w:val="00BE359F"/>
    <w:rsid w:val="00BE3856"/>
    <w:rsid w:val="00BE4120"/>
    <w:rsid w:val="00BE4135"/>
    <w:rsid w:val="00BE4485"/>
    <w:rsid w:val="00BE44E7"/>
    <w:rsid w:val="00BE453C"/>
    <w:rsid w:val="00BE4570"/>
    <w:rsid w:val="00BE4B96"/>
    <w:rsid w:val="00BE4C49"/>
    <w:rsid w:val="00BE4D31"/>
    <w:rsid w:val="00BE4E02"/>
    <w:rsid w:val="00BE55C7"/>
    <w:rsid w:val="00BE5878"/>
    <w:rsid w:val="00BE5A23"/>
    <w:rsid w:val="00BE5D00"/>
    <w:rsid w:val="00BE5ED4"/>
    <w:rsid w:val="00BE60E8"/>
    <w:rsid w:val="00BE6602"/>
    <w:rsid w:val="00BE6639"/>
    <w:rsid w:val="00BE6931"/>
    <w:rsid w:val="00BE6ACA"/>
    <w:rsid w:val="00BE6E94"/>
    <w:rsid w:val="00BE74AF"/>
    <w:rsid w:val="00BE7566"/>
    <w:rsid w:val="00BE75EE"/>
    <w:rsid w:val="00BE77C1"/>
    <w:rsid w:val="00BE7DD9"/>
    <w:rsid w:val="00BE7DF7"/>
    <w:rsid w:val="00BE7E4F"/>
    <w:rsid w:val="00BE7F45"/>
    <w:rsid w:val="00BF0030"/>
    <w:rsid w:val="00BF01AC"/>
    <w:rsid w:val="00BF052B"/>
    <w:rsid w:val="00BF0741"/>
    <w:rsid w:val="00BF08D9"/>
    <w:rsid w:val="00BF0B28"/>
    <w:rsid w:val="00BF0C4B"/>
    <w:rsid w:val="00BF0E69"/>
    <w:rsid w:val="00BF137B"/>
    <w:rsid w:val="00BF1930"/>
    <w:rsid w:val="00BF1AD1"/>
    <w:rsid w:val="00BF1D3B"/>
    <w:rsid w:val="00BF21E8"/>
    <w:rsid w:val="00BF234B"/>
    <w:rsid w:val="00BF2917"/>
    <w:rsid w:val="00BF2A76"/>
    <w:rsid w:val="00BF2C5F"/>
    <w:rsid w:val="00BF33A3"/>
    <w:rsid w:val="00BF35D0"/>
    <w:rsid w:val="00BF36D9"/>
    <w:rsid w:val="00BF3B7B"/>
    <w:rsid w:val="00BF3EFD"/>
    <w:rsid w:val="00BF40C0"/>
    <w:rsid w:val="00BF40DF"/>
    <w:rsid w:val="00BF4133"/>
    <w:rsid w:val="00BF414F"/>
    <w:rsid w:val="00BF4868"/>
    <w:rsid w:val="00BF4DEC"/>
    <w:rsid w:val="00BF5279"/>
    <w:rsid w:val="00BF558A"/>
    <w:rsid w:val="00BF5851"/>
    <w:rsid w:val="00BF59AA"/>
    <w:rsid w:val="00BF5EED"/>
    <w:rsid w:val="00BF6090"/>
    <w:rsid w:val="00BF60DB"/>
    <w:rsid w:val="00BF63D2"/>
    <w:rsid w:val="00BF6407"/>
    <w:rsid w:val="00BF6510"/>
    <w:rsid w:val="00BF6B17"/>
    <w:rsid w:val="00BF700D"/>
    <w:rsid w:val="00BF7063"/>
    <w:rsid w:val="00BF70B5"/>
    <w:rsid w:val="00BF744F"/>
    <w:rsid w:val="00BF7507"/>
    <w:rsid w:val="00BF75B5"/>
    <w:rsid w:val="00BF7717"/>
    <w:rsid w:val="00BF7A9C"/>
    <w:rsid w:val="00BF7AC7"/>
    <w:rsid w:val="00C0002A"/>
    <w:rsid w:val="00C00256"/>
    <w:rsid w:val="00C004CC"/>
    <w:rsid w:val="00C00533"/>
    <w:rsid w:val="00C00558"/>
    <w:rsid w:val="00C00681"/>
    <w:rsid w:val="00C006FA"/>
    <w:rsid w:val="00C008AE"/>
    <w:rsid w:val="00C00B0F"/>
    <w:rsid w:val="00C00B66"/>
    <w:rsid w:val="00C00CEF"/>
    <w:rsid w:val="00C00EC9"/>
    <w:rsid w:val="00C00FF6"/>
    <w:rsid w:val="00C019CF"/>
    <w:rsid w:val="00C01FDA"/>
    <w:rsid w:val="00C020FA"/>
    <w:rsid w:val="00C02BD6"/>
    <w:rsid w:val="00C03315"/>
    <w:rsid w:val="00C0384A"/>
    <w:rsid w:val="00C03A70"/>
    <w:rsid w:val="00C03E7D"/>
    <w:rsid w:val="00C0412C"/>
    <w:rsid w:val="00C041A5"/>
    <w:rsid w:val="00C04684"/>
    <w:rsid w:val="00C049E9"/>
    <w:rsid w:val="00C04CB2"/>
    <w:rsid w:val="00C04CBA"/>
    <w:rsid w:val="00C056E4"/>
    <w:rsid w:val="00C05BBE"/>
    <w:rsid w:val="00C05BE7"/>
    <w:rsid w:val="00C05D7B"/>
    <w:rsid w:val="00C062BF"/>
    <w:rsid w:val="00C06A65"/>
    <w:rsid w:val="00C06B55"/>
    <w:rsid w:val="00C07146"/>
    <w:rsid w:val="00C07354"/>
    <w:rsid w:val="00C07A35"/>
    <w:rsid w:val="00C07D65"/>
    <w:rsid w:val="00C07DB9"/>
    <w:rsid w:val="00C1049E"/>
    <w:rsid w:val="00C107B1"/>
    <w:rsid w:val="00C108CA"/>
    <w:rsid w:val="00C1099E"/>
    <w:rsid w:val="00C10B47"/>
    <w:rsid w:val="00C10DED"/>
    <w:rsid w:val="00C10E8B"/>
    <w:rsid w:val="00C10E8F"/>
    <w:rsid w:val="00C10FFD"/>
    <w:rsid w:val="00C1107A"/>
    <w:rsid w:val="00C110A7"/>
    <w:rsid w:val="00C116AC"/>
    <w:rsid w:val="00C11D07"/>
    <w:rsid w:val="00C11E69"/>
    <w:rsid w:val="00C124E7"/>
    <w:rsid w:val="00C12BFC"/>
    <w:rsid w:val="00C12D19"/>
    <w:rsid w:val="00C12D92"/>
    <w:rsid w:val="00C12E09"/>
    <w:rsid w:val="00C1334F"/>
    <w:rsid w:val="00C134CD"/>
    <w:rsid w:val="00C13967"/>
    <w:rsid w:val="00C13B88"/>
    <w:rsid w:val="00C13BDF"/>
    <w:rsid w:val="00C140C5"/>
    <w:rsid w:val="00C14182"/>
    <w:rsid w:val="00C14499"/>
    <w:rsid w:val="00C1490C"/>
    <w:rsid w:val="00C149C9"/>
    <w:rsid w:val="00C14B34"/>
    <w:rsid w:val="00C14C9B"/>
    <w:rsid w:val="00C15038"/>
    <w:rsid w:val="00C15577"/>
    <w:rsid w:val="00C158AC"/>
    <w:rsid w:val="00C15D09"/>
    <w:rsid w:val="00C160F7"/>
    <w:rsid w:val="00C16D9B"/>
    <w:rsid w:val="00C16E96"/>
    <w:rsid w:val="00C17D3C"/>
    <w:rsid w:val="00C20001"/>
    <w:rsid w:val="00C20412"/>
    <w:rsid w:val="00C20ACB"/>
    <w:rsid w:val="00C20CFB"/>
    <w:rsid w:val="00C20D54"/>
    <w:rsid w:val="00C2100A"/>
    <w:rsid w:val="00C21016"/>
    <w:rsid w:val="00C21109"/>
    <w:rsid w:val="00C21308"/>
    <w:rsid w:val="00C21499"/>
    <w:rsid w:val="00C215AF"/>
    <w:rsid w:val="00C216B7"/>
    <w:rsid w:val="00C21894"/>
    <w:rsid w:val="00C21BB4"/>
    <w:rsid w:val="00C21C0D"/>
    <w:rsid w:val="00C21CDA"/>
    <w:rsid w:val="00C2212F"/>
    <w:rsid w:val="00C227B2"/>
    <w:rsid w:val="00C22A2D"/>
    <w:rsid w:val="00C22DE8"/>
    <w:rsid w:val="00C23F4D"/>
    <w:rsid w:val="00C24359"/>
    <w:rsid w:val="00C247A6"/>
    <w:rsid w:val="00C24909"/>
    <w:rsid w:val="00C24B04"/>
    <w:rsid w:val="00C24D46"/>
    <w:rsid w:val="00C24D7B"/>
    <w:rsid w:val="00C25277"/>
    <w:rsid w:val="00C253CD"/>
    <w:rsid w:val="00C255AB"/>
    <w:rsid w:val="00C25642"/>
    <w:rsid w:val="00C2567A"/>
    <w:rsid w:val="00C25A55"/>
    <w:rsid w:val="00C25A98"/>
    <w:rsid w:val="00C25BC9"/>
    <w:rsid w:val="00C25DEE"/>
    <w:rsid w:val="00C2620A"/>
    <w:rsid w:val="00C264B1"/>
    <w:rsid w:val="00C27050"/>
    <w:rsid w:val="00C27132"/>
    <w:rsid w:val="00C2720C"/>
    <w:rsid w:val="00C27505"/>
    <w:rsid w:val="00C275C4"/>
    <w:rsid w:val="00C27643"/>
    <w:rsid w:val="00C27B9C"/>
    <w:rsid w:val="00C27C0B"/>
    <w:rsid w:val="00C27D56"/>
    <w:rsid w:val="00C27DAE"/>
    <w:rsid w:val="00C27E95"/>
    <w:rsid w:val="00C300A6"/>
    <w:rsid w:val="00C30265"/>
    <w:rsid w:val="00C303E1"/>
    <w:rsid w:val="00C30489"/>
    <w:rsid w:val="00C3086E"/>
    <w:rsid w:val="00C309DD"/>
    <w:rsid w:val="00C30E36"/>
    <w:rsid w:val="00C30E67"/>
    <w:rsid w:val="00C30F56"/>
    <w:rsid w:val="00C30F67"/>
    <w:rsid w:val="00C30FC7"/>
    <w:rsid w:val="00C311F5"/>
    <w:rsid w:val="00C312AC"/>
    <w:rsid w:val="00C316FE"/>
    <w:rsid w:val="00C317A4"/>
    <w:rsid w:val="00C31A4B"/>
    <w:rsid w:val="00C31AB9"/>
    <w:rsid w:val="00C31B4F"/>
    <w:rsid w:val="00C31DDC"/>
    <w:rsid w:val="00C32080"/>
    <w:rsid w:val="00C322E7"/>
    <w:rsid w:val="00C3251D"/>
    <w:rsid w:val="00C32660"/>
    <w:rsid w:val="00C326B4"/>
    <w:rsid w:val="00C3287A"/>
    <w:rsid w:val="00C328FB"/>
    <w:rsid w:val="00C32C03"/>
    <w:rsid w:val="00C33146"/>
    <w:rsid w:val="00C33AB6"/>
    <w:rsid w:val="00C33BA9"/>
    <w:rsid w:val="00C33D24"/>
    <w:rsid w:val="00C34124"/>
    <w:rsid w:val="00C342C3"/>
    <w:rsid w:val="00C34787"/>
    <w:rsid w:val="00C348C6"/>
    <w:rsid w:val="00C34AA2"/>
    <w:rsid w:val="00C34AA4"/>
    <w:rsid w:val="00C34B71"/>
    <w:rsid w:val="00C34FAA"/>
    <w:rsid w:val="00C3539B"/>
    <w:rsid w:val="00C353E4"/>
    <w:rsid w:val="00C35667"/>
    <w:rsid w:val="00C35AA0"/>
    <w:rsid w:val="00C35E4D"/>
    <w:rsid w:val="00C36234"/>
    <w:rsid w:val="00C3638C"/>
    <w:rsid w:val="00C36B07"/>
    <w:rsid w:val="00C36BA8"/>
    <w:rsid w:val="00C36C4F"/>
    <w:rsid w:val="00C36CBA"/>
    <w:rsid w:val="00C37057"/>
    <w:rsid w:val="00C3712E"/>
    <w:rsid w:val="00C37474"/>
    <w:rsid w:val="00C377AB"/>
    <w:rsid w:val="00C37BB4"/>
    <w:rsid w:val="00C37E51"/>
    <w:rsid w:val="00C37EE1"/>
    <w:rsid w:val="00C40394"/>
    <w:rsid w:val="00C40665"/>
    <w:rsid w:val="00C4068B"/>
    <w:rsid w:val="00C40AB5"/>
    <w:rsid w:val="00C41468"/>
    <w:rsid w:val="00C41C12"/>
    <w:rsid w:val="00C41D3D"/>
    <w:rsid w:val="00C41E67"/>
    <w:rsid w:val="00C4200E"/>
    <w:rsid w:val="00C422C6"/>
    <w:rsid w:val="00C42931"/>
    <w:rsid w:val="00C42A35"/>
    <w:rsid w:val="00C42DF4"/>
    <w:rsid w:val="00C42F65"/>
    <w:rsid w:val="00C43342"/>
    <w:rsid w:val="00C4335F"/>
    <w:rsid w:val="00C43555"/>
    <w:rsid w:val="00C43572"/>
    <w:rsid w:val="00C4384A"/>
    <w:rsid w:val="00C43C10"/>
    <w:rsid w:val="00C43F37"/>
    <w:rsid w:val="00C44393"/>
    <w:rsid w:val="00C44759"/>
    <w:rsid w:val="00C447C0"/>
    <w:rsid w:val="00C44DBB"/>
    <w:rsid w:val="00C44F41"/>
    <w:rsid w:val="00C45082"/>
    <w:rsid w:val="00C450E8"/>
    <w:rsid w:val="00C45448"/>
    <w:rsid w:val="00C45453"/>
    <w:rsid w:val="00C45625"/>
    <w:rsid w:val="00C45888"/>
    <w:rsid w:val="00C45996"/>
    <w:rsid w:val="00C459A8"/>
    <w:rsid w:val="00C45B73"/>
    <w:rsid w:val="00C45C4B"/>
    <w:rsid w:val="00C45F1B"/>
    <w:rsid w:val="00C4605A"/>
    <w:rsid w:val="00C460B7"/>
    <w:rsid w:val="00C460DD"/>
    <w:rsid w:val="00C46866"/>
    <w:rsid w:val="00C46887"/>
    <w:rsid w:val="00C46A25"/>
    <w:rsid w:val="00C46C39"/>
    <w:rsid w:val="00C46CA0"/>
    <w:rsid w:val="00C4710E"/>
    <w:rsid w:val="00C47351"/>
    <w:rsid w:val="00C47954"/>
    <w:rsid w:val="00C4799C"/>
    <w:rsid w:val="00C5009D"/>
    <w:rsid w:val="00C517DF"/>
    <w:rsid w:val="00C51D5B"/>
    <w:rsid w:val="00C52164"/>
    <w:rsid w:val="00C526D9"/>
    <w:rsid w:val="00C52775"/>
    <w:rsid w:val="00C5321E"/>
    <w:rsid w:val="00C532CB"/>
    <w:rsid w:val="00C53323"/>
    <w:rsid w:val="00C534B0"/>
    <w:rsid w:val="00C53657"/>
    <w:rsid w:val="00C53714"/>
    <w:rsid w:val="00C53FF0"/>
    <w:rsid w:val="00C54308"/>
    <w:rsid w:val="00C54C2B"/>
    <w:rsid w:val="00C5561D"/>
    <w:rsid w:val="00C55636"/>
    <w:rsid w:val="00C557BC"/>
    <w:rsid w:val="00C5583D"/>
    <w:rsid w:val="00C558C5"/>
    <w:rsid w:val="00C55C9F"/>
    <w:rsid w:val="00C56145"/>
    <w:rsid w:val="00C562FD"/>
    <w:rsid w:val="00C566BF"/>
    <w:rsid w:val="00C57093"/>
    <w:rsid w:val="00C5722A"/>
    <w:rsid w:val="00C57574"/>
    <w:rsid w:val="00C57674"/>
    <w:rsid w:val="00C577D4"/>
    <w:rsid w:val="00C5796D"/>
    <w:rsid w:val="00C57B4F"/>
    <w:rsid w:val="00C57CF1"/>
    <w:rsid w:val="00C60255"/>
    <w:rsid w:val="00C6040B"/>
    <w:rsid w:val="00C606DA"/>
    <w:rsid w:val="00C607FA"/>
    <w:rsid w:val="00C60989"/>
    <w:rsid w:val="00C60A8E"/>
    <w:rsid w:val="00C60F22"/>
    <w:rsid w:val="00C612E8"/>
    <w:rsid w:val="00C61A56"/>
    <w:rsid w:val="00C61E04"/>
    <w:rsid w:val="00C62459"/>
    <w:rsid w:val="00C62823"/>
    <w:rsid w:val="00C62859"/>
    <w:rsid w:val="00C62EDC"/>
    <w:rsid w:val="00C62EEC"/>
    <w:rsid w:val="00C62F68"/>
    <w:rsid w:val="00C63016"/>
    <w:rsid w:val="00C6312D"/>
    <w:rsid w:val="00C6325F"/>
    <w:rsid w:val="00C633B7"/>
    <w:rsid w:val="00C634E2"/>
    <w:rsid w:val="00C63879"/>
    <w:rsid w:val="00C63DF6"/>
    <w:rsid w:val="00C63F6F"/>
    <w:rsid w:val="00C6448E"/>
    <w:rsid w:val="00C64EA5"/>
    <w:rsid w:val="00C64F98"/>
    <w:rsid w:val="00C65008"/>
    <w:rsid w:val="00C6538B"/>
    <w:rsid w:val="00C65AE0"/>
    <w:rsid w:val="00C65B5B"/>
    <w:rsid w:val="00C65C9E"/>
    <w:rsid w:val="00C66541"/>
    <w:rsid w:val="00C666C3"/>
    <w:rsid w:val="00C66A74"/>
    <w:rsid w:val="00C66CC5"/>
    <w:rsid w:val="00C66F0D"/>
    <w:rsid w:val="00C67150"/>
    <w:rsid w:val="00C67240"/>
    <w:rsid w:val="00C67560"/>
    <w:rsid w:val="00C67A6F"/>
    <w:rsid w:val="00C67D0F"/>
    <w:rsid w:val="00C7015F"/>
    <w:rsid w:val="00C701A0"/>
    <w:rsid w:val="00C70934"/>
    <w:rsid w:val="00C70A1B"/>
    <w:rsid w:val="00C70BE3"/>
    <w:rsid w:val="00C716BD"/>
    <w:rsid w:val="00C716D4"/>
    <w:rsid w:val="00C71759"/>
    <w:rsid w:val="00C7182B"/>
    <w:rsid w:val="00C71A28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3F86"/>
    <w:rsid w:val="00C740AE"/>
    <w:rsid w:val="00C74173"/>
    <w:rsid w:val="00C74678"/>
    <w:rsid w:val="00C74694"/>
    <w:rsid w:val="00C74765"/>
    <w:rsid w:val="00C74A03"/>
    <w:rsid w:val="00C74D35"/>
    <w:rsid w:val="00C74E30"/>
    <w:rsid w:val="00C754BA"/>
    <w:rsid w:val="00C760AC"/>
    <w:rsid w:val="00C76613"/>
    <w:rsid w:val="00C76767"/>
    <w:rsid w:val="00C76773"/>
    <w:rsid w:val="00C76CD9"/>
    <w:rsid w:val="00C76E30"/>
    <w:rsid w:val="00C77193"/>
    <w:rsid w:val="00C77CDA"/>
    <w:rsid w:val="00C809F2"/>
    <w:rsid w:val="00C80E7F"/>
    <w:rsid w:val="00C81031"/>
    <w:rsid w:val="00C8118C"/>
    <w:rsid w:val="00C811EA"/>
    <w:rsid w:val="00C815FB"/>
    <w:rsid w:val="00C819EC"/>
    <w:rsid w:val="00C81AAA"/>
    <w:rsid w:val="00C81C8D"/>
    <w:rsid w:val="00C81F6F"/>
    <w:rsid w:val="00C8315B"/>
    <w:rsid w:val="00C83399"/>
    <w:rsid w:val="00C8370E"/>
    <w:rsid w:val="00C83FDF"/>
    <w:rsid w:val="00C841E1"/>
    <w:rsid w:val="00C84200"/>
    <w:rsid w:val="00C84374"/>
    <w:rsid w:val="00C84B37"/>
    <w:rsid w:val="00C84BF9"/>
    <w:rsid w:val="00C84E1C"/>
    <w:rsid w:val="00C84E8A"/>
    <w:rsid w:val="00C84ED6"/>
    <w:rsid w:val="00C8500F"/>
    <w:rsid w:val="00C8517F"/>
    <w:rsid w:val="00C851EC"/>
    <w:rsid w:val="00C85381"/>
    <w:rsid w:val="00C85436"/>
    <w:rsid w:val="00C8549D"/>
    <w:rsid w:val="00C854AF"/>
    <w:rsid w:val="00C8555D"/>
    <w:rsid w:val="00C85636"/>
    <w:rsid w:val="00C85932"/>
    <w:rsid w:val="00C859F9"/>
    <w:rsid w:val="00C85A16"/>
    <w:rsid w:val="00C85AAE"/>
    <w:rsid w:val="00C85B0A"/>
    <w:rsid w:val="00C85D92"/>
    <w:rsid w:val="00C85F1C"/>
    <w:rsid w:val="00C86506"/>
    <w:rsid w:val="00C86737"/>
    <w:rsid w:val="00C86768"/>
    <w:rsid w:val="00C8677C"/>
    <w:rsid w:val="00C868D7"/>
    <w:rsid w:val="00C86BE0"/>
    <w:rsid w:val="00C86EE8"/>
    <w:rsid w:val="00C871E6"/>
    <w:rsid w:val="00C8741D"/>
    <w:rsid w:val="00C8750C"/>
    <w:rsid w:val="00C87F19"/>
    <w:rsid w:val="00C90721"/>
    <w:rsid w:val="00C90BA1"/>
    <w:rsid w:val="00C90E08"/>
    <w:rsid w:val="00C91340"/>
    <w:rsid w:val="00C91399"/>
    <w:rsid w:val="00C92517"/>
    <w:rsid w:val="00C92702"/>
    <w:rsid w:val="00C927A4"/>
    <w:rsid w:val="00C92849"/>
    <w:rsid w:val="00C92C8B"/>
    <w:rsid w:val="00C93107"/>
    <w:rsid w:val="00C931A4"/>
    <w:rsid w:val="00C931B0"/>
    <w:rsid w:val="00C93203"/>
    <w:rsid w:val="00C93540"/>
    <w:rsid w:val="00C937E0"/>
    <w:rsid w:val="00C9387F"/>
    <w:rsid w:val="00C93B35"/>
    <w:rsid w:val="00C94044"/>
    <w:rsid w:val="00C9425B"/>
    <w:rsid w:val="00C945EF"/>
    <w:rsid w:val="00C94A07"/>
    <w:rsid w:val="00C94EB7"/>
    <w:rsid w:val="00C95136"/>
    <w:rsid w:val="00C95251"/>
    <w:rsid w:val="00C95985"/>
    <w:rsid w:val="00C95AF3"/>
    <w:rsid w:val="00C95DA8"/>
    <w:rsid w:val="00C95E67"/>
    <w:rsid w:val="00C9685E"/>
    <w:rsid w:val="00C96A62"/>
    <w:rsid w:val="00C96B24"/>
    <w:rsid w:val="00C96B5E"/>
    <w:rsid w:val="00C96B97"/>
    <w:rsid w:val="00C96E06"/>
    <w:rsid w:val="00C97033"/>
    <w:rsid w:val="00C97150"/>
    <w:rsid w:val="00C9719B"/>
    <w:rsid w:val="00C97877"/>
    <w:rsid w:val="00C97AA7"/>
    <w:rsid w:val="00C97B1F"/>
    <w:rsid w:val="00C97BBB"/>
    <w:rsid w:val="00C97E74"/>
    <w:rsid w:val="00C97F5D"/>
    <w:rsid w:val="00CA01E8"/>
    <w:rsid w:val="00CA07CF"/>
    <w:rsid w:val="00CA081B"/>
    <w:rsid w:val="00CA0E75"/>
    <w:rsid w:val="00CA1650"/>
    <w:rsid w:val="00CA178D"/>
    <w:rsid w:val="00CA1853"/>
    <w:rsid w:val="00CA188C"/>
    <w:rsid w:val="00CA1DE8"/>
    <w:rsid w:val="00CA20F9"/>
    <w:rsid w:val="00CA2770"/>
    <w:rsid w:val="00CA2B1E"/>
    <w:rsid w:val="00CA2E00"/>
    <w:rsid w:val="00CA367F"/>
    <w:rsid w:val="00CA398E"/>
    <w:rsid w:val="00CA3A15"/>
    <w:rsid w:val="00CA3E43"/>
    <w:rsid w:val="00CA3F23"/>
    <w:rsid w:val="00CA4248"/>
    <w:rsid w:val="00CA42E3"/>
    <w:rsid w:val="00CA4F2D"/>
    <w:rsid w:val="00CA513B"/>
    <w:rsid w:val="00CA611E"/>
    <w:rsid w:val="00CA625A"/>
    <w:rsid w:val="00CA638D"/>
    <w:rsid w:val="00CA6436"/>
    <w:rsid w:val="00CA6686"/>
    <w:rsid w:val="00CA6733"/>
    <w:rsid w:val="00CA68FD"/>
    <w:rsid w:val="00CA6951"/>
    <w:rsid w:val="00CA697E"/>
    <w:rsid w:val="00CA6982"/>
    <w:rsid w:val="00CA6D05"/>
    <w:rsid w:val="00CA7313"/>
    <w:rsid w:val="00CA7765"/>
    <w:rsid w:val="00CA790D"/>
    <w:rsid w:val="00CB03CC"/>
    <w:rsid w:val="00CB0BB9"/>
    <w:rsid w:val="00CB0E6F"/>
    <w:rsid w:val="00CB1614"/>
    <w:rsid w:val="00CB1695"/>
    <w:rsid w:val="00CB1926"/>
    <w:rsid w:val="00CB1A92"/>
    <w:rsid w:val="00CB1BBF"/>
    <w:rsid w:val="00CB1C4E"/>
    <w:rsid w:val="00CB1DCA"/>
    <w:rsid w:val="00CB1F8D"/>
    <w:rsid w:val="00CB1FCD"/>
    <w:rsid w:val="00CB23E5"/>
    <w:rsid w:val="00CB24AF"/>
    <w:rsid w:val="00CB2621"/>
    <w:rsid w:val="00CB276E"/>
    <w:rsid w:val="00CB297C"/>
    <w:rsid w:val="00CB2A2B"/>
    <w:rsid w:val="00CB34E9"/>
    <w:rsid w:val="00CB3528"/>
    <w:rsid w:val="00CB352E"/>
    <w:rsid w:val="00CB3750"/>
    <w:rsid w:val="00CB3762"/>
    <w:rsid w:val="00CB39AF"/>
    <w:rsid w:val="00CB3AEE"/>
    <w:rsid w:val="00CB3C44"/>
    <w:rsid w:val="00CB3CF4"/>
    <w:rsid w:val="00CB40C1"/>
    <w:rsid w:val="00CB4176"/>
    <w:rsid w:val="00CB4477"/>
    <w:rsid w:val="00CB4BD7"/>
    <w:rsid w:val="00CB4DA3"/>
    <w:rsid w:val="00CB50F9"/>
    <w:rsid w:val="00CB520C"/>
    <w:rsid w:val="00CB5352"/>
    <w:rsid w:val="00CB5432"/>
    <w:rsid w:val="00CB573E"/>
    <w:rsid w:val="00CB5780"/>
    <w:rsid w:val="00CB5B07"/>
    <w:rsid w:val="00CB5C44"/>
    <w:rsid w:val="00CB6087"/>
    <w:rsid w:val="00CB625F"/>
    <w:rsid w:val="00CB6367"/>
    <w:rsid w:val="00CB64B2"/>
    <w:rsid w:val="00CB6621"/>
    <w:rsid w:val="00CB6700"/>
    <w:rsid w:val="00CB6811"/>
    <w:rsid w:val="00CB697C"/>
    <w:rsid w:val="00CB718B"/>
    <w:rsid w:val="00CB7882"/>
    <w:rsid w:val="00CB7A9D"/>
    <w:rsid w:val="00CB7C51"/>
    <w:rsid w:val="00CB7FDA"/>
    <w:rsid w:val="00CC0077"/>
    <w:rsid w:val="00CC044B"/>
    <w:rsid w:val="00CC04F7"/>
    <w:rsid w:val="00CC0891"/>
    <w:rsid w:val="00CC0AE9"/>
    <w:rsid w:val="00CC0CF5"/>
    <w:rsid w:val="00CC0F05"/>
    <w:rsid w:val="00CC1026"/>
    <w:rsid w:val="00CC140C"/>
    <w:rsid w:val="00CC1419"/>
    <w:rsid w:val="00CC14FA"/>
    <w:rsid w:val="00CC17AC"/>
    <w:rsid w:val="00CC1A65"/>
    <w:rsid w:val="00CC1EF1"/>
    <w:rsid w:val="00CC2020"/>
    <w:rsid w:val="00CC218B"/>
    <w:rsid w:val="00CC234C"/>
    <w:rsid w:val="00CC272F"/>
    <w:rsid w:val="00CC3140"/>
    <w:rsid w:val="00CC3170"/>
    <w:rsid w:val="00CC35E8"/>
    <w:rsid w:val="00CC3660"/>
    <w:rsid w:val="00CC3CE9"/>
    <w:rsid w:val="00CC3F45"/>
    <w:rsid w:val="00CC4724"/>
    <w:rsid w:val="00CC48D7"/>
    <w:rsid w:val="00CC4FF9"/>
    <w:rsid w:val="00CC5026"/>
    <w:rsid w:val="00CC5107"/>
    <w:rsid w:val="00CC59F8"/>
    <w:rsid w:val="00CC5B3C"/>
    <w:rsid w:val="00CC5CAA"/>
    <w:rsid w:val="00CC6323"/>
    <w:rsid w:val="00CC650B"/>
    <w:rsid w:val="00CC67B7"/>
    <w:rsid w:val="00CC6992"/>
    <w:rsid w:val="00CC6CB0"/>
    <w:rsid w:val="00CC7065"/>
    <w:rsid w:val="00CC70AD"/>
    <w:rsid w:val="00CC7315"/>
    <w:rsid w:val="00CC736E"/>
    <w:rsid w:val="00CC74C3"/>
    <w:rsid w:val="00CC75B8"/>
    <w:rsid w:val="00CC75BC"/>
    <w:rsid w:val="00CC77DA"/>
    <w:rsid w:val="00CC7B62"/>
    <w:rsid w:val="00CC7D52"/>
    <w:rsid w:val="00CC7EA2"/>
    <w:rsid w:val="00CC7FBB"/>
    <w:rsid w:val="00CD090C"/>
    <w:rsid w:val="00CD0C21"/>
    <w:rsid w:val="00CD119B"/>
    <w:rsid w:val="00CD11BB"/>
    <w:rsid w:val="00CD18AA"/>
    <w:rsid w:val="00CD19A4"/>
    <w:rsid w:val="00CD19F7"/>
    <w:rsid w:val="00CD1A44"/>
    <w:rsid w:val="00CD1BCF"/>
    <w:rsid w:val="00CD1DB0"/>
    <w:rsid w:val="00CD2267"/>
    <w:rsid w:val="00CD23CD"/>
    <w:rsid w:val="00CD2B96"/>
    <w:rsid w:val="00CD2EE0"/>
    <w:rsid w:val="00CD2F9C"/>
    <w:rsid w:val="00CD2FE6"/>
    <w:rsid w:val="00CD3036"/>
    <w:rsid w:val="00CD3152"/>
    <w:rsid w:val="00CD33ED"/>
    <w:rsid w:val="00CD3C30"/>
    <w:rsid w:val="00CD3E82"/>
    <w:rsid w:val="00CD3F68"/>
    <w:rsid w:val="00CD4177"/>
    <w:rsid w:val="00CD4294"/>
    <w:rsid w:val="00CD4965"/>
    <w:rsid w:val="00CD4BB0"/>
    <w:rsid w:val="00CD4E42"/>
    <w:rsid w:val="00CD4EC6"/>
    <w:rsid w:val="00CD528A"/>
    <w:rsid w:val="00CD5A7C"/>
    <w:rsid w:val="00CD6056"/>
    <w:rsid w:val="00CD66EC"/>
    <w:rsid w:val="00CD673E"/>
    <w:rsid w:val="00CD6876"/>
    <w:rsid w:val="00CD76BF"/>
    <w:rsid w:val="00CD76FA"/>
    <w:rsid w:val="00CD7763"/>
    <w:rsid w:val="00CD7DE2"/>
    <w:rsid w:val="00CD7F7C"/>
    <w:rsid w:val="00CE0611"/>
    <w:rsid w:val="00CE0D52"/>
    <w:rsid w:val="00CE0DC0"/>
    <w:rsid w:val="00CE1992"/>
    <w:rsid w:val="00CE1EDF"/>
    <w:rsid w:val="00CE211A"/>
    <w:rsid w:val="00CE240A"/>
    <w:rsid w:val="00CE24B8"/>
    <w:rsid w:val="00CE24FD"/>
    <w:rsid w:val="00CE2C71"/>
    <w:rsid w:val="00CE2F1E"/>
    <w:rsid w:val="00CE3001"/>
    <w:rsid w:val="00CE30ED"/>
    <w:rsid w:val="00CE3C02"/>
    <w:rsid w:val="00CE3FD7"/>
    <w:rsid w:val="00CE4022"/>
    <w:rsid w:val="00CE407F"/>
    <w:rsid w:val="00CE4451"/>
    <w:rsid w:val="00CE456A"/>
    <w:rsid w:val="00CE45CF"/>
    <w:rsid w:val="00CE4EF0"/>
    <w:rsid w:val="00CE4FC8"/>
    <w:rsid w:val="00CE5593"/>
    <w:rsid w:val="00CE5A20"/>
    <w:rsid w:val="00CE5B94"/>
    <w:rsid w:val="00CE5D68"/>
    <w:rsid w:val="00CE637F"/>
    <w:rsid w:val="00CE63D0"/>
    <w:rsid w:val="00CE65D4"/>
    <w:rsid w:val="00CE6A72"/>
    <w:rsid w:val="00CE6E94"/>
    <w:rsid w:val="00CE6FFA"/>
    <w:rsid w:val="00CE710D"/>
    <w:rsid w:val="00CE7367"/>
    <w:rsid w:val="00CE7406"/>
    <w:rsid w:val="00CE7502"/>
    <w:rsid w:val="00CE78A2"/>
    <w:rsid w:val="00CE7A9C"/>
    <w:rsid w:val="00CE7B25"/>
    <w:rsid w:val="00CE7D88"/>
    <w:rsid w:val="00CF01CC"/>
    <w:rsid w:val="00CF01EC"/>
    <w:rsid w:val="00CF02FF"/>
    <w:rsid w:val="00CF0576"/>
    <w:rsid w:val="00CF0B13"/>
    <w:rsid w:val="00CF2284"/>
    <w:rsid w:val="00CF272F"/>
    <w:rsid w:val="00CF27DC"/>
    <w:rsid w:val="00CF2835"/>
    <w:rsid w:val="00CF2DF0"/>
    <w:rsid w:val="00CF2DF4"/>
    <w:rsid w:val="00CF2F85"/>
    <w:rsid w:val="00CF303A"/>
    <w:rsid w:val="00CF30C1"/>
    <w:rsid w:val="00CF3247"/>
    <w:rsid w:val="00CF3462"/>
    <w:rsid w:val="00CF37AD"/>
    <w:rsid w:val="00CF39B8"/>
    <w:rsid w:val="00CF3F11"/>
    <w:rsid w:val="00CF4443"/>
    <w:rsid w:val="00CF483B"/>
    <w:rsid w:val="00CF48D1"/>
    <w:rsid w:val="00CF4B74"/>
    <w:rsid w:val="00CF4D77"/>
    <w:rsid w:val="00CF502F"/>
    <w:rsid w:val="00CF510B"/>
    <w:rsid w:val="00CF5323"/>
    <w:rsid w:val="00CF53BE"/>
    <w:rsid w:val="00CF5460"/>
    <w:rsid w:val="00CF55E0"/>
    <w:rsid w:val="00CF5848"/>
    <w:rsid w:val="00CF5CC0"/>
    <w:rsid w:val="00CF5D03"/>
    <w:rsid w:val="00CF606E"/>
    <w:rsid w:val="00CF60A1"/>
    <w:rsid w:val="00CF6108"/>
    <w:rsid w:val="00CF6406"/>
    <w:rsid w:val="00CF6425"/>
    <w:rsid w:val="00CF6663"/>
    <w:rsid w:val="00CF6919"/>
    <w:rsid w:val="00CF6BAE"/>
    <w:rsid w:val="00CF6C94"/>
    <w:rsid w:val="00CF7243"/>
    <w:rsid w:val="00CF7299"/>
    <w:rsid w:val="00CF7341"/>
    <w:rsid w:val="00CF7E58"/>
    <w:rsid w:val="00CF7F21"/>
    <w:rsid w:val="00CF7F36"/>
    <w:rsid w:val="00D0013C"/>
    <w:rsid w:val="00D001EB"/>
    <w:rsid w:val="00D00873"/>
    <w:rsid w:val="00D00916"/>
    <w:rsid w:val="00D00A06"/>
    <w:rsid w:val="00D00D36"/>
    <w:rsid w:val="00D0136A"/>
    <w:rsid w:val="00D013DB"/>
    <w:rsid w:val="00D01BA8"/>
    <w:rsid w:val="00D01C51"/>
    <w:rsid w:val="00D01D41"/>
    <w:rsid w:val="00D0231A"/>
    <w:rsid w:val="00D0269A"/>
    <w:rsid w:val="00D0274B"/>
    <w:rsid w:val="00D02B04"/>
    <w:rsid w:val="00D03099"/>
    <w:rsid w:val="00D030A9"/>
    <w:rsid w:val="00D0339A"/>
    <w:rsid w:val="00D0364B"/>
    <w:rsid w:val="00D036CA"/>
    <w:rsid w:val="00D03FB1"/>
    <w:rsid w:val="00D04296"/>
    <w:rsid w:val="00D0431E"/>
    <w:rsid w:val="00D04439"/>
    <w:rsid w:val="00D04718"/>
    <w:rsid w:val="00D048C4"/>
    <w:rsid w:val="00D04ABA"/>
    <w:rsid w:val="00D04EDD"/>
    <w:rsid w:val="00D04EEB"/>
    <w:rsid w:val="00D051CC"/>
    <w:rsid w:val="00D05415"/>
    <w:rsid w:val="00D05932"/>
    <w:rsid w:val="00D05BB9"/>
    <w:rsid w:val="00D05C88"/>
    <w:rsid w:val="00D05CD7"/>
    <w:rsid w:val="00D05E6A"/>
    <w:rsid w:val="00D06277"/>
    <w:rsid w:val="00D06751"/>
    <w:rsid w:val="00D0678B"/>
    <w:rsid w:val="00D06862"/>
    <w:rsid w:val="00D06951"/>
    <w:rsid w:val="00D069BD"/>
    <w:rsid w:val="00D06F9A"/>
    <w:rsid w:val="00D07499"/>
    <w:rsid w:val="00D07615"/>
    <w:rsid w:val="00D07869"/>
    <w:rsid w:val="00D10002"/>
    <w:rsid w:val="00D1031D"/>
    <w:rsid w:val="00D1047B"/>
    <w:rsid w:val="00D10579"/>
    <w:rsid w:val="00D105BB"/>
    <w:rsid w:val="00D1080E"/>
    <w:rsid w:val="00D10AA9"/>
    <w:rsid w:val="00D10B5F"/>
    <w:rsid w:val="00D10CEF"/>
    <w:rsid w:val="00D10D31"/>
    <w:rsid w:val="00D10DE9"/>
    <w:rsid w:val="00D10EEA"/>
    <w:rsid w:val="00D11032"/>
    <w:rsid w:val="00D113C5"/>
    <w:rsid w:val="00D1157D"/>
    <w:rsid w:val="00D11672"/>
    <w:rsid w:val="00D11C65"/>
    <w:rsid w:val="00D11FF0"/>
    <w:rsid w:val="00D1224C"/>
    <w:rsid w:val="00D12605"/>
    <w:rsid w:val="00D12801"/>
    <w:rsid w:val="00D128E2"/>
    <w:rsid w:val="00D12AF6"/>
    <w:rsid w:val="00D131AA"/>
    <w:rsid w:val="00D13279"/>
    <w:rsid w:val="00D133D1"/>
    <w:rsid w:val="00D1389F"/>
    <w:rsid w:val="00D13B69"/>
    <w:rsid w:val="00D13DF8"/>
    <w:rsid w:val="00D13FA2"/>
    <w:rsid w:val="00D14003"/>
    <w:rsid w:val="00D14488"/>
    <w:rsid w:val="00D14986"/>
    <w:rsid w:val="00D14AF4"/>
    <w:rsid w:val="00D14BCA"/>
    <w:rsid w:val="00D14C08"/>
    <w:rsid w:val="00D14CA0"/>
    <w:rsid w:val="00D14E08"/>
    <w:rsid w:val="00D15217"/>
    <w:rsid w:val="00D15611"/>
    <w:rsid w:val="00D15768"/>
    <w:rsid w:val="00D157A6"/>
    <w:rsid w:val="00D15F54"/>
    <w:rsid w:val="00D160CE"/>
    <w:rsid w:val="00D162F9"/>
    <w:rsid w:val="00D16AAD"/>
    <w:rsid w:val="00D17008"/>
    <w:rsid w:val="00D17E15"/>
    <w:rsid w:val="00D204AB"/>
    <w:rsid w:val="00D207E2"/>
    <w:rsid w:val="00D20853"/>
    <w:rsid w:val="00D209AE"/>
    <w:rsid w:val="00D20ADB"/>
    <w:rsid w:val="00D20E15"/>
    <w:rsid w:val="00D20E48"/>
    <w:rsid w:val="00D213D8"/>
    <w:rsid w:val="00D2146F"/>
    <w:rsid w:val="00D2168B"/>
    <w:rsid w:val="00D21C23"/>
    <w:rsid w:val="00D22BAE"/>
    <w:rsid w:val="00D22D73"/>
    <w:rsid w:val="00D22EA2"/>
    <w:rsid w:val="00D231E8"/>
    <w:rsid w:val="00D2335C"/>
    <w:rsid w:val="00D233DE"/>
    <w:rsid w:val="00D23554"/>
    <w:rsid w:val="00D236EE"/>
    <w:rsid w:val="00D2371A"/>
    <w:rsid w:val="00D23959"/>
    <w:rsid w:val="00D23DAF"/>
    <w:rsid w:val="00D240B6"/>
    <w:rsid w:val="00D2447A"/>
    <w:rsid w:val="00D244C3"/>
    <w:rsid w:val="00D248C5"/>
    <w:rsid w:val="00D250BF"/>
    <w:rsid w:val="00D2525E"/>
    <w:rsid w:val="00D25360"/>
    <w:rsid w:val="00D25719"/>
    <w:rsid w:val="00D2580C"/>
    <w:rsid w:val="00D25EA3"/>
    <w:rsid w:val="00D25F7B"/>
    <w:rsid w:val="00D25FF7"/>
    <w:rsid w:val="00D265C0"/>
    <w:rsid w:val="00D26E6D"/>
    <w:rsid w:val="00D272EB"/>
    <w:rsid w:val="00D272F1"/>
    <w:rsid w:val="00D2787F"/>
    <w:rsid w:val="00D2797C"/>
    <w:rsid w:val="00D27B27"/>
    <w:rsid w:val="00D27D48"/>
    <w:rsid w:val="00D3063A"/>
    <w:rsid w:val="00D30A34"/>
    <w:rsid w:val="00D30A5F"/>
    <w:rsid w:val="00D30B09"/>
    <w:rsid w:val="00D30EF6"/>
    <w:rsid w:val="00D31046"/>
    <w:rsid w:val="00D310A9"/>
    <w:rsid w:val="00D31830"/>
    <w:rsid w:val="00D31883"/>
    <w:rsid w:val="00D31CD5"/>
    <w:rsid w:val="00D31EFA"/>
    <w:rsid w:val="00D325D3"/>
    <w:rsid w:val="00D326FC"/>
    <w:rsid w:val="00D32A0C"/>
    <w:rsid w:val="00D32D7C"/>
    <w:rsid w:val="00D32E35"/>
    <w:rsid w:val="00D32EBD"/>
    <w:rsid w:val="00D3313D"/>
    <w:rsid w:val="00D331C6"/>
    <w:rsid w:val="00D33A87"/>
    <w:rsid w:val="00D33DBE"/>
    <w:rsid w:val="00D34026"/>
    <w:rsid w:val="00D341C7"/>
    <w:rsid w:val="00D34282"/>
    <w:rsid w:val="00D344D6"/>
    <w:rsid w:val="00D34612"/>
    <w:rsid w:val="00D34677"/>
    <w:rsid w:val="00D34718"/>
    <w:rsid w:val="00D3480B"/>
    <w:rsid w:val="00D348FD"/>
    <w:rsid w:val="00D3498A"/>
    <w:rsid w:val="00D35230"/>
    <w:rsid w:val="00D35282"/>
    <w:rsid w:val="00D36165"/>
    <w:rsid w:val="00D36390"/>
    <w:rsid w:val="00D370FC"/>
    <w:rsid w:val="00D3798E"/>
    <w:rsid w:val="00D379D3"/>
    <w:rsid w:val="00D37DAB"/>
    <w:rsid w:val="00D37EEF"/>
    <w:rsid w:val="00D402DD"/>
    <w:rsid w:val="00D405BE"/>
    <w:rsid w:val="00D40735"/>
    <w:rsid w:val="00D40A9E"/>
    <w:rsid w:val="00D40CA5"/>
    <w:rsid w:val="00D40D4A"/>
    <w:rsid w:val="00D40FA8"/>
    <w:rsid w:val="00D41369"/>
    <w:rsid w:val="00D414B7"/>
    <w:rsid w:val="00D415CE"/>
    <w:rsid w:val="00D41678"/>
    <w:rsid w:val="00D41F11"/>
    <w:rsid w:val="00D42FEC"/>
    <w:rsid w:val="00D431BF"/>
    <w:rsid w:val="00D44257"/>
    <w:rsid w:val="00D44425"/>
    <w:rsid w:val="00D446F3"/>
    <w:rsid w:val="00D44CDF"/>
    <w:rsid w:val="00D44CE6"/>
    <w:rsid w:val="00D4529E"/>
    <w:rsid w:val="00D4532F"/>
    <w:rsid w:val="00D45522"/>
    <w:rsid w:val="00D4575B"/>
    <w:rsid w:val="00D458FE"/>
    <w:rsid w:val="00D45CDF"/>
    <w:rsid w:val="00D45E6A"/>
    <w:rsid w:val="00D46559"/>
    <w:rsid w:val="00D469B2"/>
    <w:rsid w:val="00D46CDD"/>
    <w:rsid w:val="00D4722A"/>
    <w:rsid w:val="00D47230"/>
    <w:rsid w:val="00D474A0"/>
    <w:rsid w:val="00D476C6"/>
    <w:rsid w:val="00D47A64"/>
    <w:rsid w:val="00D47CCF"/>
    <w:rsid w:val="00D47D9C"/>
    <w:rsid w:val="00D47FB0"/>
    <w:rsid w:val="00D47FDB"/>
    <w:rsid w:val="00D503F4"/>
    <w:rsid w:val="00D50958"/>
    <w:rsid w:val="00D509FA"/>
    <w:rsid w:val="00D50B9F"/>
    <w:rsid w:val="00D51329"/>
    <w:rsid w:val="00D5149F"/>
    <w:rsid w:val="00D517F3"/>
    <w:rsid w:val="00D519C4"/>
    <w:rsid w:val="00D5208A"/>
    <w:rsid w:val="00D5220A"/>
    <w:rsid w:val="00D52382"/>
    <w:rsid w:val="00D525BD"/>
    <w:rsid w:val="00D52860"/>
    <w:rsid w:val="00D52DEB"/>
    <w:rsid w:val="00D5356F"/>
    <w:rsid w:val="00D539B0"/>
    <w:rsid w:val="00D53AC4"/>
    <w:rsid w:val="00D53CE3"/>
    <w:rsid w:val="00D54504"/>
    <w:rsid w:val="00D54533"/>
    <w:rsid w:val="00D545A1"/>
    <w:rsid w:val="00D545A7"/>
    <w:rsid w:val="00D545D4"/>
    <w:rsid w:val="00D54723"/>
    <w:rsid w:val="00D547C4"/>
    <w:rsid w:val="00D54BBF"/>
    <w:rsid w:val="00D54BE5"/>
    <w:rsid w:val="00D54DDC"/>
    <w:rsid w:val="00D5544C"/>
    <w:rsid w:val="00D55676"/>
    <w:rsid w:val="00D55EAC"/>
    <w:rsid w:val="00D55EEC"/>
    <w:rsid w:val="00D5603E"/>
    <w:rsid w:val="00D569BD"/>
    <w:rsid w:val="00D56A73"/>
    <w:rsid w:val="00D56DA7"/>
    <w:rsid w:val="00D56DF9"/>
    <w:rsid w:val="00D56E60"/>
    <w:rsid w:val="00D570C4"/>
    <w:rsid w:val="00D57297"/>
    <w:rsid w:val="00D5767A"/>
    <w:rsid w:val="00D577BC"/>
    <w:rsid w:val="00D602B5"/>
    <w:rsid w:val="00D6030B"/>
    <w:rsid w:val="00D60875"/>
    <w:rsid w:val="00D60A24"/>
    <w:rsid w:val="00D60B0E"/>
    <w:rsid w:val="00D60CCE"/>
    <w:rsid w:val="00D61242"/>
    <w:rsid w:val="00D61276"/>
    <w:rsid w:val="00D612A3"/>
    <w:rsid w:val="00D612C5"/>
    <w:rsid w:val="00D613C3"/>
    <w:rsid w:val="00D6161F"/>
    <w:rsid w:val="00D6183B"/>
    <w:rsid w:val="00D618C8"/>
    <w:rsid w:val="00D61C10"/>
    <w:rsid w:val="00D6200A"/>
    <w:rsid w:val="00D622F3"/>
    <w:rsid w:val="00D624B5"/>
    <w:rsid w:val="00D62775"/>
    <w:rsid w:val="00D62A89"/>
    <w:rsid w:val="00D630AC"/>
    <w:rsid w:val="00D630C1"/>
    <w:rsid w:val="00D632E4"/>
    <w:rsid w:val="00D635EE"/>
    <w:rsid w:val="00D63811"/>
    <w:rsid w:val="00D63DCE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4FA3"/>
    <w:rsid w:val="00D650AB"/>
    <w:rsid w:val="00D650DE"/>
    <w:rsid w:val="00D65247"/>
    <w:rsid w:val="00D65663"/>
    <w:rsid w:val="00D657C1"/>
    <w:rsid w:val="00D65B55"/>
    <w:rsid w:val="00D65D40"/>
    <w:rsid w:val="00D65DC2"/>
    <w:rsid w:val="00D6603D"/>
    <w:rsid w:val="00D666C3"/>
    <w:rsid w:val="00D66A40"/>
    <w:rsid w:val="00D66F93"/>
    <w:rsid w:val="00D66FBE"/>
    <w:rsid w:val="00D67161"/>
    <w:rsid w:val="00D677B0"/>
    <w:rsid w:val="00D6790B"/>
    <w:rsid w:val="00D67FE9"/>
    <w:rsid w:val="00D70511"/>
    <w:rsid w:val="00D7064E"/>
    <w:rsid w:val="00D707D0"/>
    <w:rsid w:val="00D70F1E"/>
    <w:rsid w:val="00D7162D"/>
    <w:rsid w:val="00D718C4"/>
    <w:rsid w:val="00D71B2F"/>
    <w:rsid w:val="00D7262F"/>
    <w:rsid w:val="00D72765"/>
    <w:rsid w:val="00D72775"/>
    <w:rsid w:val="00D7293F"/>
    <w:rsid w:val="00D72D1A"/>
    <w:rsid w:val="00D736EB"/>
    <w:rsid w:val="00D73E06"/>
    <w:rsid w:val="00D741EC"/>
    <w:rsid w:val="00D74358"/>
    <w:rsid w:val="00D74746"/>
    <w:rsid w:val="00D747AF"/>
    <w:rsid w:val="00D748BD"/>
    <w:rsid w:val="00D74C23"/>
    <w:rsid w:val="00D74EA1"/>
    <w:rsid w:val="00D7528D"/>
    <w:rsid w:val="00D753BB"/>
    <w:rsid w:val="00D75505"/>
    <w:rsid w:val="00D7550A"/>
    <w:rsid w:val="00D75874"/>
    <w:rsid w:val="00D758D8"/>
    <w:rsid w:val="00D758EE"/>
    <w:rsid w:val="00D75B2E"/>
    <w:rsid w:val="00D75B34"/>
    <w:rsid w:val="00D75D22"/>
    <w:rsid w:val="00D75E1A"/>
    <w:rsid w:val="00D75F07"/>
    <w:rsid w:val="00D76340"/>
    <w:rsid w:val="00D7643A"/>
    <w:rsid w:val="00D76473"/>
    <w:rsid w:val="00D769FD"/>
    <w:rsid w:val="00D76FEA"/>
    <w:rsid w:val="00D77034"/>
    <w:rsid w:val="00D77119"/>
    <w:rsid w:val="00D771EA"/>
    <w:rsid w:val="00D77AED"/>
    <w:rsid w:val="00D77F00"/>
    <w:rsid w:val="00D8053F"/>
    <w:rsid w:val="00D805F2"/>
    <w:rsid w:val="00D80BD8"/>
    <w:rsid w:val="00D810F4"/>
    <w:rsid w:val="00D811F5"/>
    <w:rsid w:val="00D8137D"/>
    <w:rsid w:val="00D813AD"/>
    <w:rsid w:val="00D8149C"/>
    <w:rsid w:val="00D82BFB"/>
    <w:rsid w:val="00D82CC9"/>
    <w:rsid w:val="00D82CD5"/>
    <w:rsid w:val="00D82F6A"/>
    <w:rsid w:val="00D8314C"/>
    <w:rsid w:val="00D831DA"/>
    <w:rsid w:val="00D832D3"/>
    <w:rsid w:val="00D83428"/>
    <w:rsid w:val="00D835C1"/>
    <w:rsid w:val="00D8385C"/>
    <w:rsid w:val="00D83896"/>
    <w:rsid w:val="00D83CF6"/>
    <w:rsid w:val="00D8417E"/>
    <w:rsid w:val="00D84AB0"/>
    <w:rsid w:val="00D84E34"/>
    <w:rsid w:val="00D84F2A"/>
    <w:rsid w:val="00D8516D"/>
    <w:rsid w:val="00D853E5"/>
    <w:rsid w:val="00D85764"/>
    <w:rsid w:val="00D85779"/>
    <w:rsid w:val="00D8583C"/>
    <w:rsid w:val="00D86005"/>
    <w:rsid w:val="00D86456"/>
    <w:rsid w:val="00D867CF"/>
    <w:rsid w:val="00D867D5"/>
    <w:rsid w:val="00D86916"/>
    <w:rsid w:val="00D86F8F"/>
    <w:rsid w:val="00D87C8A"/>
    <w:rsid w:val="00D87D35"/>
    <w:rsid w:val="00D900EA"/>
    <w:rsid w:val="00D901A7"/>
    <w:rsid w:val="00D901CF"/>
    <w:rsid w:val="00D90538"/>
    <w:rsid w:val="00D90689"/>
    <w:rsid w:val="00D90704"/>
    <w:rsid w:val="00D90A94"/>
    <w:rsid w:val="00D91050"/>
    <w:rsid w:val="00D910B1"/>
    <w:rsid w:val="00D910E6"/>
    <w:rsid w:val="00D918AB"/>
    <w:rsid w:val="00D921AF"/>
    <w:rsid w:val="00D92269"/>
    <w:rsid w:val="00D92331"/>
    <w:rsid w:val="00D923B3"/>
    <w:rsid w:val="00D92460"/>
    <w:rsid w:val="00D92961"/>
    <w:rsid w:val="00D92A72"/>
    <w:rsid w:val="00D92CC6"/>
    <w:rsid w:val="00D92FD6"/>
    <w:rsid w:val="00D9370F"/>
    <w:rsid w:val="00D937DB"/>
    <w:rsid w:val="00D93E44"/>
    <w:rsid w:val="00D93EC2"/>
    <w:rsid w:val="00D94107"/>
    <w:rsid w:val="00D941C1"/>
    <w:rsid w:val="00D94936"/>
    <w:rsid w:val="00D94AFE"/>
    <w:rsid w:val="00D94EBE"/>
    <w:rsid w:val="00D94F4F"/>
    <w:rsid w:val="00D9503F"/>
    <w:rsid w:val="00D9505B"/>
    <w:rsid w:val="00D956B4"/>
    <w:rsid w:val="00D95865"/>
    <w:rsid w:val="00D959D9"/>
    <w:rsid w:val="00D95E15"/>
    <w:rsid w:val="00D96337"/>
    <w:rsid w:val="00D96B79"/>
    <w:rsid w:val="00D96C02"/>
    <w:rsid w:val="00D96CBD"/>
    <w:rsid w:val="00D96E3A"/>
    <w:rsid w:val="00D96EDB"/>
    <w:rsid w:val="00D96FA8"/>
    <w:rsid w:val="00D97333"/>
    <w:rsid w:val="00D9740A"/>
    <w:rsid w:val="00D9742F"/>
    <w:rsid w:val="00D97A3F"/>
    <w:rsid w:val="00D97D73"/>
    <w:rsid w:val="00DA02D4"/>
    <w:rsid w:val="00DA06B0"/>
    <w:rsid w:val="00DA06B2"/>
    <w:rsid w:val="00DA0C08"/>
    <w:rsid w:val="00DA0EBA"/>
    <w:rsid w:val="00DA0ED9"/>
    <w:rsid w:val="00DA12DB"/>
    <w:rsid w:val="00DA20BA"/>
    <w:rsid w:val="00DA235A"/>
    <w:rsid w:val="00DA28AD"/>
    <w:rsid w:val="00DA298D"/>
    <w:rsid w:val="00DA29EE"/>
    <w:rsid w:val="00DA334C"/>
    <w:rsid w:val="00DA343B"/>
    <w:rsid w:val="00DA367C"/>
    <w:rsid w:val="00DA3699"/>
    <w:rsid w:val="00DA38C9"/>
    <w:rsid w:val="00DA3B3C"/>
    <w:rsid w:val="00DA3CF3"/>
    <w:rsid w:val="00DA3E3E"/>
    <w:rsid w:val="00DA3F34"/>
    <w:rsid w:val="00DA3F39"/>
    <w:rsid w:val="00DA4058"/>
    <w:rsid w:val="00DA4115"/>
    <w:rsid w:val="00DA4232"/>
    <w:rsid w:val="00DA4472"/>
    <w:rsid w:val="00DA48E6"/>
    <w:rsid w:val="00DA51D4"/>
    <w:rsid w:val="00DA5208"/>
    <w:rsid w:val="00DA52D8"/>
    <w:rsid w:val="00DA58A6"/>
    <w:rsid w:val="00DA5E12"/>
    <w:rsid w:val="00DA5EF0"/>
    <w:rsid w:val="00DA61C8"/>
    <w:rsid w:val="00DA6244"/>
    <w:rsid w:val="00DA656D"/>
    <w:rsid w:val="00DA6794"/>
    <w:rsid w:val="00DA6E78"/>
    <w:rsid w:val="00DA70CE"/>
    <w:rsid w:val="00DA73BB"/>
    <w:rsid w:val="00DA75C0"/>
    <w:rsid w:val="00DA79BF"/>
    <w:rsid w:val="00DA79DF"/>
    <w:rsid w:val="00DA7C41"/>
    <w:rsid w:val="00DA7EC1"/>
    <w:rsid w:val="00DB037B"/>
    <w:rsid w:val="00DB03AD"/>
    <w:rsid w:val="00DB0437"/>
    <w:rsid w:val="00DB111E"/>
    <w:rsid w:val="00DB1B82"/>
    <w:rsid w:val="00DB1C47"/>
    <w:rsid w:val="00DB1E73"/>
    <w:rsid w:val="00DB1F01"/>
    <w:rsid w:val="00DB1F0F"/>
    <w:rsid w:val="00DB249B"/>
    <w:rsid w:val="00DB25CD"/>
    <w:rsid w:val="00DB2797"/>
    <w:rsid w:val="00DB2CDB"/>
    <w:rsid w:val="00DB2E7A"/>
    <w:rsid w:val="00DB2F8C"/>
    <w:rsid w:val="00DB2F96"/>
    <w:rsid w:val="00DB31DD"/>
    <w:rsid w:val="00DB3202"/>
    <w:rsid w:val="00DB3268"/>
    <w:rsid w:val="00DB3852"/>
    <w:rsid w:val="00DB3AB9"/>
    <w:rsid w:val="00DB43B0"/>
    <w:rsid w:val="00DB43C8"/>
    <w:rsid w:val="00DB4756"/>
    <w:rsid w:val="00DB5282"/>
    <w:rsid w:val="00DB54F2"/>
    <w:rsid w:val="00DB58C0"/>
    <w:rsid w:val="00DB5978"/>
    <w:rsid w:val="00DB59C7"/>
    <w:rsid w:val="00DB5AEE"/>
    <w:rsid w:val="00DB5DFD"/>
    <w:rsid w:val="00DB6125"/>
    <w:rsid w:val="00DB667F"/>
    <w:rsid w:val="00DB68E9"/>
    <w:rsid w:val="00DB6952"/>
    <w:rsid w:val="00DB6F99"/>
    <w:rsid w:val="00DB7230"/>
    <w:rsid w:val="00DB746A"/>
    <w:rsid w:val="00DB761D"/>
    <w:rsid w:val="00DB78C1"/>
    <w:rsid w:val="00DB790B"/>
    <w:rsid w:val="00DB79C9"/>
    <w:rsid w:val="00DB7C9D"/>
    <w:rsid w:val="00DC070B"/>
    <w:rsid w:val="00DC0848"/>
    <w:rsid w:val="00DC0899"/>
    <w:rsid w:val="00DC0A20"/>
    <w:rsid w:val="00DC0DAF"/>
    <w:rsid w:val="00DC1144"/>
    <w:rsid w:val="00DC1282"/>
    <w:rsid w:val="00DC15D3"/>
    <w:rsid w:val="00DC16A0"/>
    <w:rsid w:val="00DC1879"/>
    <w:rsid w:val="00DC18A5"/>
    <w:rsid w:val="00DC1D36"/>
    <w:rsid w:val="00DC1DC6"/>
    <w:rsid w:val="00DC1FEF"/>
    <w:rsid w:val="00DC254E"/>
    <w:rsid w:val="00DC25CD"/>
    <w:rsid w:val="00DC25E1"/>
    <w:rsid w:val="00DC3016"/>
    <w:rsid w:val="00DC30CE"/>
    <w:rsid w:val="00DC350A"/>
    <w:rsid w:val="00DC3601"/>
    <w:rsid w:val="00DC3CDE"/>
    <w:rsid w:val="00DC3DE0"/>
    <w:rsid w:val="00DC4112"/>
    <w:rsid w:val="00DC4443"/>
    <w:rsid w:val="00DC4A3A"/>
    <w:rsid w:val="00DC4FD6"/>
    <w:rsid w:val="00DC5623"/>
    <w:rsid w:val="00DC565A"/>
    <w:rsid w:val="00DC5D82"/>
    <w:rsid w:val="00DC5F83"/>
    <w:rsid w:val="00DC6D8B"/>
    <w:rsid w:val="00DC73D4"/>
    <w:rsid w:val="00DC73FE"/>
    <w:rsid w:val="00DC7DC3"/>
    <w:rsid w:val="00DC7FFC"/>
    <w:rsid w:val="00DD009B"/>
    <w:rsid w:val="00DD06F0"/>
    <w:rsid w:val="00DD0718"/>
    <w:rsid w:val="00DD0874"/>
    <w:rsid w:val="00DD0D56"/>
    <w:rsid w:val="00DD0D66"/>
    <w:rsid w:val="00DD1061"/>
    <w:rsid w:val="00DD129A"/>
    <w:rsid w:val="00DD151C"/>
    <w:rsid w:val="00DD1AF8"/>
    <w:rsid w:val="00DD1BBB"/>
    <w:rsid w:val="00DD1C93"/>
    <w:rsid w:val="00DD22C5"/>
    <w:rsid w:val="00DD2357"/>
    <w:rsid w:val="00DD26D8"/>
    <w:rsid w:val="00DD27A9"/>
    <w:rsid w:val="00DD2C45"/>
    <w:rsid w:val="00DD2C64"/>
    <w:rsid w:val="00DD2F7F"/>
    <w:rsid w:val="00DD3939"/>
    <w:rsid w:val="00DD3AD0"/>
    <w:rsid w:val="00DD3DA6"/>
    <w:rsid w:val="00DD464E"/>
    <w:rsid w:val="00DD46C9"/>
    <w:rsid w:val="00DD4F5F"/>
    <w:rsid w:val="00DD530A"/>
    <w:rsid w:val="00DD5570"/>
    <w:rsid w:val="00DD563A"/>
    <w:rsid w:val="00DD591A"/>
    <w:rsid w:val="00DD7102"/>
    <w:rsid w:val="00DD77B0"/>
    <w:rsid w:val="00DD7B5C"/>
    <w:rsid w:val="00DD7E32"/>
    <w:rsid w:val="00DE0175"/>
    <w:rsid w:val="00DE01C2"/>
    <w:rsid w:val="00DE033D"/>
    <w:rsid w:val="00DE0387"/>
    <w:rsid w:val="00DE06ED"/>
    <w:rsid w:val="00DE09B3"/>
    <w:rsid w:val="00DE0A89"/>
    <w:rsid w:val="00DE10AB"/>
    <w:rsid w:val="00DE11A1"/>
    <w:rsid w:val="00DE131F"/>
    <w:rsid w:val="00DE1D62"/>
    <w:rsid w:val="00DE207E"/>
    <w:rsid w:val="00DE24DF"/>
    <w:rsid w:val="00DE24E5"/>
    <w:rsid w:val="00DE26DC"/>
    <w:rsid w:val="00DE2811"/>
    <w:rsid w:val="00DE30BD"/>
    <w:rsid w:val="00DE32A2"/>
    <w:rsid w:val="00DE3977"/>
    <w:rsid w:val="00DE3BF3"/>
    <w:rsid w:val="00DE3F97"/>
    <w:rsid w:val="00DE40C5"/>
    <w:rsid w:val="00DE40E6"/>
    <w:rsid w:val="00DE4556"/>
    <w:rsid w:val="00DE4C68"/>
    <w:rsid w:val="00DE4EBB"/>
    <w:rsid w:val="00DE50F3"/>
    <w:rsid w:val="00DE5568"/>
    <w:rsid w:val="00DE560E"/>
    <w:rsid w:val="00DE5955"/>
    <w:rsid w:val="00DE6023"/>
    <w:rsid w:val="00DE63F7"/>
    <w:rsid w:val="00DE6726"/>
    <w:rsid w:val="00DE6D25"/>
    <w:rsid w:val="00DE720F"/>
    <w:rsid w:val="00DE7A1A"/>
    <w:rsid w:val="00DE7A9D"/>
    <w:rsid w:val="00DE7DCB"/>
    <w:rsid w:val="00DE7DD2"/>
    <w:rsid w:val="00DF0149"/>
    <w:rsid w:val="00DF0451"/>
    <w:rsid w:val="00DF067B"/>
    <w:rsid w:val="00DF0808"/>
    <w:rsid w:val="00DF114F"/>
    <w:rsid w:val="00DF14E8"/>
    <w:rsid w:val="00DF158F"/>
    <w:rsid w:val="00DF17E3"/>
    <w:rsid w:val="00DF197D"/>
    <w:rsid w:val="00DF2190"/>
    <w:rsid w:val="00DF2320"/>
    <w:rsid w:val="00DF23B7"/>
    <w:rsid w:val="00DF296E"/>
    <w:rsid w:val="00DF2C46"/>
    <w:rsid w:val="00DF318B"/>
    <w:rsid w:val="00DF3678"/>
    <w:rsid w:val="00DF3B06"/>
    <w:rsid w:val="00DF3B24"/>
    <w:rsid w:val="00DF3D05"/>
    <w:rsid w:val="00DF3E23"/>
    <w:rsid w:val="00DF4178"/>
    <w:rsid w:val="00DF4766"/>
    <w:rsid w:val="00DF62F7"/>
    <w:rsid w:val="00DF6437"/>
    <w:rsid w:val="00DF6838"/>
    <w:rsid w:val="00DF6A23"/>
    <w:rsid w:val="00DF6EF8"/>
    <w:rsid w:val="00DF77B0"/>
    <w:rsid w:val="00DF7C71"/>
    <w:rsid w:val="00DF7DEF"/>
    <w:rsid w:val="00DF7E18"/>
    <w:rsid w:val="00DF7F34"/>
    <w:rsid w:val="00E0052F"/>
    <w:rsid w:val="00E0056D"/>
    <w:rsid w:val="00E00857"/>
    <w:rsid w:val="00E00A1A"/>
    <w:rsid w:val="00E00A92"/>
    <w:rsid w:val="00E00D80"/>
    <w:rsid w:val="00E00E2C"/>
    <w:rsid w:val="00E0144F"/>
    <w:rsid w:val="00E0156B"/>
    <w:rsid w:val="00E0183D"/>
    <w:rsid w:val="00E0193F"/>
    <w:rsid w:val="00E01987"/>
    <w:rsid w:val="00E01AA4"/>
    <w:rsid w:val="00E01C13"/>
    <w:rsid w:val="00E01C45"/>
    <w:rsid w:val="00E01D46"/>
    <w:rsid w:val="00E02411"/>
    <w:rsid w:val="00E028D3"/>
    <w:rsid w:val="00E02E6D"/>
    <w:rsid w:val="00E034BE"/>
    <w:rsid w:val="00E03853"/>
    <w:rsid w:val="00E03DC0"/>
    <w:rsid w:val="00E03F24"/>
    <w:rsid w:val="00E04577"/>
    <w:rsid w:val="00E046AF"/>
    <w:rsid w:val="00E04953"/>
    <w:rsid w:val="00E04D29"/>
    <w:rsid w:val="00E05161"/>
    <w:rsid w:val="00E0556F"/>
    <w:rsid w:val="00E0559C"/>
    <w:rsid w:val="00E057BA"/>
    <w:rsid w:val="00E05BC2"/>
    <w:rsid w:val="00E05C1B"/>
    <w:rsid w:val="00E061FB"/>
    <w:rsid w:val="00E063F6"/>
    <w:rsid w:val="00E06A4B"/>
    <w:rsid w:val="00E0705A"/>
    <w:rsid w:val="00E070A4"/>
    <w:rsid w:val="00E07436"/>
    <w:rsid w:val="00E075FE"/>
    <w:rsid w:val="00E078AD"/>
    <w:rsid w:val="00E07997"/>
    <w:rsid w:val="00E07FEC"/>
    <w:rsid w:val="00E104C4"/>
    <w:rsid w:val="00E10633"/>
    <w:rsid w:val="00E10830"/>
    <w:rsid w:val="00E10D5C"/>
    <w:rsid w:val="00E112FC"/>
    <w:rsid w:val="00E11444"/>
    <w:rsid w:val="00E1148C"/>
    <w:rsid w:val="00E1174B"/>
    <w:rsid w:val="00E1186E"/>
    <w:rsid w:val="00E11A1A"/>
    <w:rsid w:val="00E11D45"/>
    <w:rsid w:val="00E11D9C"/>
    <w:rsid w:val="00E11E63"/>
    <w:rsid w:val="00E11F7E"/>
    <w:rsid w:val="00E121A4"/>
    <w:rsid w:val="00E121EE"/>
    <w:rsid w:val="00E126D4"/>
    <w:rsid w:val="00E12A56"/>
    <w:rsid w:val="00E12D2E"/>
    <w:rsid w:val="00E12DC1"/>
    <w:rsid w:val="00E13230"/>
    <w:rsid w:val="00E1323E"/>
    <w:rsid w:val="00E13370"/>
    <w:rsid w:val="00E1385C"/>
    <w:rsid w:val="00E13E36"/>
    <w:rsid w:val="00E146B7"/>
    <w:rsid w:val="00E152E7"/>
    <w:rsid w:val="00E1546E"/>
    <w:rsid w:val="00E156D8"/>
    <w:rsid w:val="00E15B67"/>
    <w:rsid w:val="00E15E3C"/>
    <w:rsid w:val="00E15F74"/>
    <w:rsid w:val="00E1602A"/>
    <w:rsid w:val="00E160FF"/>
    <w:rsid w:val="00E161CB"/>
    <w:rsid w:val="00E162B3"/>
    <w:rsid w:val="00E16437"/>
    <w:rsid w:val="00E16B8D"/>
    <w:rsid w:val="00E17059"/>
    <w:rsid w:val="00E171D8"/>
    <w:rsid w:val="00E17861"/>
    <w:rsid w:val="00E179B8"/>
    <w:rsid w:val="00E17AB8"/>
    <w:rsid w:val="00E20153"/>
    <w:rsid w:val="00E203B5"/>
    <w:rsid w:val="00E204D8"/>
    <w:rsid w:val="00E204F2"/>
    <w:rsid w:val="00E20581"/>
    <w:rsid w:val="00E20E81"/>
    <w:rsid w:val="00E20F06"/>
    <w:rsid w:val="00E2129F"/>
    <w:rsid w:val="00E2182F"/>
    <w:rsid w:val="00E2189F"/>
    <w:rsid w:val="00E2203C"/>
    <w:rsid w:val="00E22184"/>
    <w:rsid w:val="00E2221D"/>
    <w:rsid w:val="00E22653"/>
    <w:rsid w:val="00E2273A"/>
    <w:rsid w:val="00E228BC"/>
    <w:rsid w:val="00E22C26"/>
    <w:rsid w:val="00E22F30"/>
    <w:rsid w:val="00E22F8D"/>
    <w:rsid w:val="00E23141"/>
    <w:rsid w:val="00E23631"/>
    <w:rsid w:val="00E23817"/>
    <w:rsid w:val="00E2437F"/>
    <w:rsid w:val="00E2467C"/>
    <w:rsid w:val="00E2467E"/>
    <w:rsid w:val="00E24B1C"/>
    <w:rsid w:val="00E24CB1"/>
    <w:rsid w:val="00E24DE5"/>
    <w:rsid w:val="00E24E33"/>
    <w:rsid w:val="00E2544F"/>
    <w:rsid w:val="00E25564"/>
    <w:rsid w:val="00E257D7"/>
    <w:rsid w:val="00E25B2B"/>
    <w:rsid w:val="00E25B95"/>
    <w:rsid w:val="00E25C30"/>
    <w:rsid w:val="00E25C65"/>
    <w:rsid w:val="00E25FEA"/>
    <w:rsid w:val="00E260F5"/>
    <w:rsid w:val="00E26138"/>
    <w:rsid w:val="00E26240"/>
    <w:rsid w:val="00E264AB"/>
    <w:rsid w:val="00E2660F"/>
    <w:rsid w:val="00E26AC8"/>
    <w:rsid w:val="00E26E71"/>
    <w:rsid w:val="00E27587"/>
    <w:rsid w:val="00E2763E"/>
    <w:rsid w:val="00E279A9"/>
    <w:rsid w:val="00E302AC"/>
    <w:rsid w:val="00E30331"/>
    <w:rsid w:val="00E30490"/>
    <w:rsid w:val="00E30586"/>
    <w:rsid w:val="00E30746"/>
    <w:rsid w:val="00E30C76"/>
    <w:rsid w:val="00E30FC0"/>
    <w:rsid w:val="00E3117D"/>
    <w:rsid w:val="00E314E8"/>
    <w:rsid w:val="00E31B37"/>
    <w:rsid w:val="00E323CA"/>
    <w:rsid w:val="00E324C7"/>
    <w:rsid w:val="00E32506"/>
    <w:rsid w:val="00E327E1"/>
    <w:rsid w:val="00E328E8"/>
    <w:rsid w:val="00E334F1"/>
    <w:rsid w:val="00E33798"/>
    <w:rsid w:val="00E339F1"/>
    <w:rsid w:val="00E33ADC"/>
    <w:rsid w:val="00E33BE9"/>
    <w:rsid w:val="00E33E8A"/>
    <w:rsid w:val="00E340A0"/>
    <w:rsid w:val="00E341CD"/>
    <w:rsid w:val="00E3440B"/>
    <w:rsid w:val="00E34936"/>
    <w:rsid w:val="00E352F4"/>
    <w:rsid w:val="00E35B84"/>
    <w:rsid w:val="00E35DA1"/>
    <w:rsid w:val="00E35DCD"/>
    <w:rsid w:val="00E35F1C"/>
    <w:rsid w:val="00E363BF"/>
    <w:rsid w:val="00E364A9"/>
    <w:rsid w:val="00E3651B"/>
    <w:rsid w:val="00E36ABD"/>
    <w:rsid w:val="00E36D8C"/>
    <w:rsid w:val="00E36F9A"/>
    <w:rsid w:val="00E375D1"/>
    <w:rsid w:val="00E37E62"/>
    <w:rsid w:val="00E408B1"/>
    <w:rsid w:val="00E40CD0"/>
    <w:rsid w:val="00E41054"/>
    <w:rsid w:val="00E417D8"/>
    <w:rsid w:val="00E41B14"/>
    <w:rsid w:val="00E41C59"/>
    <w:rsid w:val="00E41F70"/>
    <w:rsid w:val="00E42115"/>
    <w:rsid w:val="00E425F7"/>
    <w:rsid w:val="00E42C1E"/>
    <w:rsid w:val="00E42E24"/>
    <w:rsid w:val="00E42E5C"/>
    <w:rsid w:val="00E42EE0"/>
    <w:rsid w:val="00E4337C"/>
    <w:rsid w:val="00E43FF5"/>
    <w:rsid w:val="00E44C95"/>
    <w:rsid w:val="00E44CCA"/>
    <w:rsid w:val="00E4520F"/>
    <w:rsid w:val="00E45482"/>
    <w:rsid w:val="00E4550C"/>
    <w:rsid w:val="00E4568A"/>
    <w:rsid w:val="00E4569B"/>
    <w:rsid w:val="00E458C8"/>
    <w:rsid w:val="00E45AF5"/>
    <w:rsid w:val="00E45C90"/>
    <w:rsid w:val="00E464AF"/>
    <w:rsid w:val="00E464F1"/>
    <w:rsid w:val="00E467E6"/>
    <w:rsid w:val="00E46B07"/>
    <w:rsid w:val="00E47490"/>
    <w:rsid w:val="00E479A9"/>
    <w:rsid w:val="00E479DE"/>
    <w:rsid w:val="00E47AD1"/>
    <w:rsid w:val="00E47BBE"/>
    <w:rsid w:val="00E47FC5"/>
    <w:rsid w:val="00E50AEA"/>
    <w:rsid w:val="00E50E49"/>
    <w:rsid w:val="00E50EB7"/>
    <w:rsid w:val="00E50EE9"/>
    <w:rsid w:val="00E51005"/>
    <w:rsid w:val="00E51104"/>
    <w:rsid w:val="00E511C9"/>
    <w:rsid w:val="00E516E7"/>
    <w:rsid w:val="00E51857"/>
    <w:rsid w:val="00E518D4"/>
    <w:rsid w:val="00E51BEB"/>
    <w:rsid w:val="00E52424"/>
    <w:rsid w:val="00E5263A"/>
    <w:rsid w:val="00E52E25"/>
    <w:rsid w:val="00E531D7"/>
    <w:rsid w:val="00E533A7"/>
    <w:rsid w:val="00E5350D"/>
    <w:rsid w:val="00E536B6"/>
    <w:rsid w:val="00E538BB"/>
    <w:rsid w:val="00E53955"/>
    <w:rsid w:val="00E53BD4"/>
    <w:rsid w:val="00E53C99"/>
    <w:rsid w:val="00E53FB6"/>
    <w:rsid w:val="00E54366"/>
    <w:rsid w:val="00E54576"/>
    <w:rsid w:val="00E5459E"/>
    <w:rsid w:val="00E54780"/>
    <w:rsid w:val="00E548B6"/>
    <w:rsid w:val="00E54967"/>
    <w:rsid w:val="00E54AE2"/>
    <w:rsid w:val="00E54BF5"/>
    <w:rsid w:val="00E54D59"/>
    <w:rsid w:val="00E55373"/>
    <w:rsid w:val="00E55456"/>
    <w:rsid w:val="00E5557B"/>
    <w:rsid w:val="00E55769"/>
    <w:rsid w:val="00E5584E"/>
    <w:rsid w:val="00E55F14"/>
    <w:rsid w:val="00E55F6B"/>
    <w:rsid w:val="00E56398"/>
    <w:rsid w:val="00E566F2"/>
    <w:rsid w:val="00E56AAF"/>
    <w:rsid w:val="00E57099"/>
    <w:rsid w:val="00E573C7"/>
    <w:rsid w:val="00E57BB3"/>
    <w:rsid w:val="00E57EEB"/>
    <w:rsid w:val="00E6015B"/>
    <w:rsid w:val="00E6015D"/>
    <w:rsid w:val="00E601AC"/>
    <w:rsid w:val="00E60363"/>
    <w:rsid w:val="00E60380"/>
    <w:rsid w:val="00E604F2"/>
    <w:rsid w:val="00E60A3C"/>
    <w:rsid w:val="00E60ABC"/>
    <w:rsid w:val="00E60BB9"/>
    <w:rsid w:val="00E60DE3"/>
    <w:rsid w:val="00E6132B"/>
    <w:rsid w:val="00E61340"/>
    <w:rsid w:val="00E6146D"/>
    <w:rsid w:val="00E6179C"/>
    <w:rsid w:val="00E618DE"/>
    <w:rsid w:val="00E61969"/>
    <w:rsid w:val="00E61CA0"/>
    <w:rsid w:val="00E6315D"/>
    <w:rsid w:val="00E63369"/>
    <w:rsid w:val="00E63406"/>
    <w:rsid w:val="00E6374D"/>
    <w:rsid w:val="00E639EA"/>
    <w:rsid w:val="00E63AF7"/>
    <w:rsid w:val="00E63B73"/>
    <w:rsid w:val="00E63CD4"/>
    <w:rsid w:val="00E63E2C"/>
    <w:rsid w:val="00E63F62"/>
    <w:rsid w:val="00E63FDC"/>
    <w:rsid w:val="00E64591"/>
    <w:rsid w:val="00E645B2"/>
    <w:rsid w:val="00E645BB"/>
    <w:rsid w:val="00E64771"/>
    <w:rsid w:val="00E647E6"/>
    <w:rsid w:val="00E64977"/>
    <w:rsid w:val="00E64B0D"/>
    <w:rsid w:val="00E64D56"/>
    <w:rsid w:val="00E64E1B"/>
    <w:rsid w:val="00E64F4C"/>
    <w:rsid w:val="00E65278"/>
    <w:rsid w:val="00E65343"/>
    <w:rsid w:val="00E65502"/>
    <w:rsid w:val="00E65F9C"/>
    <w:rsid w:val="00E65FB0"/>
    <w:rsid w:val="00E66044"/>
    <w:rsid w:val="00E660DE"/>
    <w:rsid w:val="00E66208"/>
    <w:rsid w:val="00E664C2"/>
    <w:rsid w:val="00E664E2"/>
    <w:rsid w:val="00E66856"/>
    <w:rsid w:val="00E66C94"/>
    <w:rsid w:val="00E66CCE"/>
    <w:rsid w:val="00E66CE0"/>
    <w:rsid w:val="00E67C61"/>
    <w:rsid w:val="00E67E21"/>
    <w:rsid w:val="00E7038C"/>
    <w:rsid w:val="00E70688"/>
    <w:rsid w:val="00E706A2"/>
    <w:rsid w:val="00E70BA3"/>
    <w:rsid w:val="00E70C7A"/>
    <w:rsid w:val="00E70DB7"/>
    <w:rsid w:val="00E7101B"/>
    <w:rsid w:val="00E7101C"/>
    <w:rsid w:val="00E716BB"/>
    <w:rsid w:val="00E71844"/>
    <w:rsid w:val="00E71985"/>
    <w:rsid w:val="00E7198D"/>
    <w:rsid w:val="00E71C20"/>
    <w:rsid w:val="00E7215C"/>
    <w:rsid w:val="00E724D8"/>
    <w:rsid w:val="00E725C4"/>
    <w:rsid w:val="00E72841"/>
    <w:rsid w:val="00E728AE"/>
    <w:rsid w:val="00E72919"/>
    <w:rsid w:val="00E72A65"/>
    <w:rsid w:val="00E72BE7"/>
    <w:rsid w:val="00E7309C"/>
    <w:rsid w:val="00E730B2"/>
    <w:rsid w:val="00E731FB"/>
    <w:rsid w:val="00E73288"/>
    <w:rsid w:val="00E73761"/>
    <w:rsid w:val="00E73780"/>
    <w:rsid w:val="00E73AE8"/>
    <w:rsid w:val="00E73B96"/>
    <w:rsid w:val="00E73C58"/>
    <w:rsid w:val="00E7402D"/>
    <w:rsid w:val="00E7439C"/>
    <w:rsid w:val="00E74611"/>
    <w:rsid w:val="00E74673"/>
    <w:rsid w:val="00E7475A"/>
    <w:rsid w:val="00E74882"/>
    <w:rsid w:val="00E74B4E"/>
    <w:rsid w:val="00E7564A"/>
    <w:rsid w:val="00E7566D"/>
    <w:rsid w:val="00E75860"/>
    <w:rsid w:val="00E75B9F"/>
    <w:rsid w:val="00E75D8F"/>
    <w:rsid w:val="00E76072"/>
    <w:rsid w:val="00E7636A"/>
    <w:rsid w:val="00E7655C"/>
    <w:rsid w:val="00E76BB5"/>
    <w:rsid w:val="00E76C57"/>
    <w:rsid w:val="00E76E52"/>
    <w:rsid w:val="00E77016"/>
    <w:rsid w:val="00E779A9"/>
    <w:rsid w:val="00E77CE7"/>
    <w:rsid w:val="00E77E18"/>
    <w:rsid w:val="00E77F16"/>
    <w:rsid w:val="00E80211"/>
    <w:rsid w:val="00E80482"/>
    <w:rsid w:val="00E807F6"/>
    <w:rsid w:val="00E8142B"/>
    <w:rsid w:val="00E814EE"/>
    <w:rsid w:val="00E81B8E"/>
    <w:rsid w:val="00E81E4F"/>
    <w:rsid w:val="00E81F8E"/>
    <w:rsid w:val="00E82022"/>
    <w:rsid w:val="00E82089"/>
    <w:rsid w:val="00E82170"/>
    <w:rsid w:val="00E824C1"/>
    <w:rsid w:val="00E824D0"/>
    <w:rsid w:val="00E82709"/>
    <w:rsid w:val="00E82882"/>
    <w:rsid w:val="00E82A89"/>
    <w:rsid w:val="00E82A9D"/>
    <w:rsid w:val="00E82D3B"/>
    <w:rsid w:val="00E82DB9"/>
    <w:rsid w:val="00E82DCC"/>
    <w:rsid w:val="00E8333B"/>
    <w:rsid w:val="00E8373C"/>
    <w:rsid w:val="00E838C1"/>
    <w:rsid w:val="00E84B4E"/>
    <w:rsid w:val="00E84E3A"/>
    <w:rsid w:val="00E85324"/>
    <w:rsid w:val="00E857D0"/>
    <w:rsid w:val="00E8598D"/>
    <w:rsid w:val="00E85AF9"/>
    <w:rsid w:val="00E85B96"/>
    <w:rsid w:val="00E85F71"/>
    <w:rsid w:val="00E85FFB"/>
    <w:rsid w:val="00E861EC"/>
    <w:rsid w:val="00E86343"/>
    <w:rsid w:val="00E86508"/>
    <w:rsid w:val="00E86B17"/>
    <w:rsid w:val="00E86B76"/>
    <w:rsid w:val="00E86CDD"/>
    <w:rsid w:val="00E8788A"/>
    <w:rsid w:val="00E878EF"/>
    <w:rsid w:val="00E87C3C"/>
    <w:rsid w:val="00E87E8A"/>
    <w:rsid w:val="00E87FFC"/>
    <w:rsid w:val="00E9045B"/>
    <w:rsid w:val="00E9086A"/>
    <w:rsid w:val="00E90E9B"/>
    <w:rsid w:val="00E90E9D"/>
    <w:rsid w:val="00E90EDF"/>
    <w:rsid w:val="00E90F32"/>
    <w:rsid w:val="00E9133D"/>
    <w:rsid w:val="00E91964"/>
    <w:rsid w:val="00E91B3D"/>
    <w:rsid w:val="00E91CD0"/>
    <w:rsid w:val="00E91E9D"/>
    <w:rsid w:val="00E925A2"/>
    <w:rsid w:val="00E925FF"/>
    <w:rsid w:val="00E92925"/>
    <w:rsid w:val="00E92CE0"/>
    <w:rsid w:val="00E92D15"/>
    <w:rsid w:val="00E93F9A"/>
    <w:rsid w:val="00E9452F"/>
    <w:rsid w:val="00E9469D"/>
    <w:rsid w:val="00E94987"/>
    <w:rsid w:val="00E94A65"/>
    <w:rsid w:val="00E94E5B"/>
    <w:rsid w:val="00E94FE4"/>
    <w:rsid w:val="00E9538F"/>
    <w:rsid w:val="00E962E6"/>
    <w:rsid w:val="00E962F7"/>
    <w:rsid w:val="00E96475"/>
    <w:rsid w:val="00E968D3"/>
    <w:rsid w:val="00E96BDA"/>
    <w:rsid w:val="00E97245"/>
    <w:rsid w:val="00E973BD"/>
    <w:rsid w:val="00E97559"/>
    <w:rsid w:val="00E97939"/>
    <w:rsid w:val="00E97FC6"/>
    <w:rsid w:val="00EA0078"/>
    <w:rsid w:val="00EA02DD"/>
    <w:rsid w:val="00EA063E"/>
    <w:rsid w:val="00EA06C3"/>
    <w:rsid w:val="00EA075D"/>
    <w:rsid w:val="00EA0917"/>
    <w:rsid w:val="00EA0AA7"/>
    <w:rsid w:val="00EA0B5C"/>
    <w:rsid w:val="00EA1014"/>
    <w:rsid w:val="00EA1146"/>
    <w:rsid w:val="00EA128E"/>
    <w:rsid w:val="00EA14D4"/>
    <w:rsid w:val="00EA14DE"/>
    <w:rsid w:val="00EA152C"/>
    <w:rsid w:val="00EA17BB"/>
    <w:rsid w:val="00EA1FC0"/>
    <w:rsid w:val="00EA24D3"/>
    <w:rsid w:val="00EA2670"/>
    <w:rsid w:val="00EA2678"/>
    <w:rsid w:val="00EA2FFB"/>
    <w:rsid w:val="00EA33A2"/>
    <w:rsid w:val="00EA349E"/>
    <w:rsid w:val="00EA34FE"/>
    <w:rsid w:val="00EA3CCE"/>
    <w:rsid w:val="00EA3DBA"/>
    <w:rsid w:val="00EA3E83"/>
    <w:rsid w:val="00EA41AB"/>
    <w:rsid w:val="00EA428D"/>
    <w:rsid w:val="00EA46F1"/>
    <w:rsid w:val="00EA4823"/>
    <w:rsid w:val="00EA490E"/>
    <w:rsid w:val="00EA4E63"/>
    <w:rsid w:val="00EA4F5B"/>
    <w:rsid w:val="00EA5206"/>
    <w:rsid w:val="00EA55A2"/>
    <w:rsid w:val="00EA58F6"/>
    <w:rsid w:val="00EA598A"/>
    <w:rsid w:val="00EA631D"/>
    <w:rsid w:val="00EA631E"/>
    <w:rsid w:val="00EA6373"/>
    <w:rsid w:val="00EA637A"/>
    <w:rsid w:val="00EA65A7"/>
    <w:rsid w:val="00EA6739"/>
    <w:rsid w:val="00EA7332"/>
    <w:rsid w:val="00EA7596"/>
    <w:rsid w:val="00EA763F"/>
    <w:rsid w:val="00EA7C7A"/>
    <w:rsid w:val="00EA7FE6"/>
    <w:rsid w:val="00EB056D"/>
    <w:rsid w:val="00EB0627"/>
    <w:rsid w:val="00EB06E4"/>
    <w:rsid w:val="00EB08DF"/>
    <w:rsid w:val="00EB0C41"/>
    <w:rsid w:val="00EB0E67"/>
    <w:rsid w:val="00EB1D34"/>
    <w:rsid w:val="00EB1D75"/>
    <w:rsid w:val="00EB2918"/>
    <w:rsid w:val="00EB292A"/>
    <w:rsid w:val="00EB3415"/>
    <w:rsid w:val="00EB383E"/>
    <w:rsid w:val="00EB3A96"/>
    <w:rsid w:val="00EB3E4D"/>
    <w:rsid w:val="00EB44B5"/>
    <w:rsid w:val="00EB4868"/>
    <w:rsid w:val="00EB49E2"/>
    <w:rsid w:val="00EB4B0F"/>
    <w:rsid w:val="00EB4B38"/>
    <w:rsid w:val="00EB4E5E"/>
    <w:rsid w:val="00EB512A"/>
    <w:rsid w:val="00EB5568"/>
    <w:rsid w:val="00EB55BF"/>
    <w:rsid w:val="00EB5725"/>
    <w:rsid w:val="00EB5BA4"/>
    <w:rsid w:val="00EB60CD"/>
    <w:rsid w:val="00EB6517"/>
    <w:rsid w:val="00EB65AA"/>
    <w:rsid w:val="00EB69B2"/>
    <w:rsid w:val="00EB6B3D"/>
    <w:rsid w:val="00EB6F06"/>
    <w:rsid w:val="00EB78B4"/>
    <w:rsid w:val="00EB7B6D"/>
    <w:rsid w:val="00EC0252"/>
    <w:rsid w:val="00EC032E"/>
    <w:rsid w:val="00EC06CA"/>
    <w:rsid w:val="00EC06D9"/>
    <w:rsid w:val="00EC0752"/>
    <w:rsid w:val="00EC0BC5"/>
    <w:rsid w:val="00EC0CE6"/>
    <w:rsid w:val="00EC116F"/>
    <w:rsid w:val="00EC25BE"/>
    <w:rsid w:val="00EC2625"/>
    <w:rsid w:val="00EC2664"/>
    <w:rsid w:val="00EC26A0"/>
    <w:rsid w:val="00EC284D"/>
    <w:rsid w:val="00EC2F08"/>
    <w:rsid w:val="00EC2FE0"/>
    <w:rsid w:val="00EC311C"/>
    <w:rsid w:val="00EC333A"/>
    <w:rsid w:val="00EC3B31"/>
    <w:rsid w:val="00EC3CA6"/>
    <w:rsid w:val="00EC4229"/>
    <w:rsid w:val="00EC447B"/>
    <w:rsid w:val="00EC44AA"/>
    <w:rsid w:val="00EC48AC"/>
    <w:rsid w:val="00EC49EB"/>
    <w:rsid w:val="00EC548D"/>
    <w:rsid w:val="00EC55FD"/>
    <w:rsid w:val="00EC62BB"/>
    <w:rsid w:val="00EC6495"/>
    <w:rsid w:val="00EC68DA"/>
    <w:rsid w:val="00EC6F23"/>
    <w:rsid w:val="00EC70CC"/>
    <w:rsid w:val="00EC7192"/>
    <w:rsid w:val="00EC728D"/>
    <w:rsid w:val="00EC7528"/>
    <w:rsid w:val="00EC755D"/>
    <w:rsid w:val="00EC75C9"/>
    <w:rsid w:val="00EC7976"/>
    <w:rsid w:val="00EC7AB5"/>
    <w:rsid w:val="00ED05FB"/>
    <w:rsid w:val="00ED06F7"/>
    <w:rsid w:val="00ED0F2A"/>
    <w:rsid w:val="00ED1094"/>
    <w:rsid w:val="00ED1C7A"/>
    <w:rsid w:val="00ED1E64"/>
    <w:rsid w:val="00ED206F"/>
    <w:rsid w:val="00ED20E9"/>
    <w:rsid w:val="00ED24B8"/>
    <w:rsid w:val="00ED2A5C"/>
    <w:rsid w:val="00ED2CAA"/>
    <w:rsid w:val="00ED2D06"/>
    <w:rsid w:val="00ED2E8C"/>
    <w:rsid w:val="00ED2EE6"/>
    <w:rsid w:val="00ED34D5"/>
    <w:rsid w:val="00ED3904"/>
    <w:rsid w:val="00ED3950"/>
    <w:rsid w:val="00ED398A"/>
    <w:rsid w:val="00ED3EFD"/>
    <w:rsid w:val="00ED3F29"/>
    <w:rsid w:val="00ED3FE5"/>
    <w:rsid w:val="00ED4CC0"/>
    <w:rsid w:val="00ED4DA6"/>
    <w:rsid w:val="00ED4EBE"/>
    <w:rsid w:val="00ED5178"/>
    <w:rsid w:val="00ED5AA8"/>
    <w:rsid w:val="00ED5B74"/>
    <w:rsid w:val="00ED5C79"/>
    <w:rsid w:val="00ED5DC3"/>
    <w:rsid w:val="00ED5E9E"/>
    <w:rsid w:val="00ED5EE1"/>
    <w:rsid w:val="00ED6139"/>
    <w:rsid w:val="00ED6332"/>
    <w:rsid w:val="00ED668F"/>
    <w:rsid w:val="00ED6793"/>
    <w:rsid w:val="00ED6D28"/>
    <w:rsid w:val="00ED6E50"/>
    <w:rsid w:val="00ED6F7D"/>
    <w:rsid w:val="00ED709A"/>
    <w:rsid w:val="00ED7446"/>
    <w:rsid w:val="00ED7804"/>
    <w:rsid w:val="00EE002B"/>
    <w:rsid w:val="00EE00B0"/>
    <w:rsid w:val="00EE0A38"/>
    <w:rsid w:val="00EE0BB9"/>
    <w:rsid w:val="00EE0D09"/>
    <w:rsid w:val="00EE0E95"/>
    <w:rsid w:val="00EE141B"/>
    <w:rsid w:val="00EE17DF"/>
    <w:rsid w:val="00EE1DAF"/>
    <w:rsid w:val="00EE1EC2"/>
    <w:rsid w:val="00EE2148"/>
    <w:rsid w:val="00EE2172"/>
    <w:rsid w:val="00EE2654"/>
    <w:rsid w:val="00EE26C7"/>
    <w:rsid w:val="00EE29AE"/>
    <w:rsid w:val="00EE313C"/>
    <w:rsid w:val="00EE33AF"/>
    <w:rsid w:val="00EE3AF2"/>
    <w:rsid w:val="00EE3BC0"/>
    <w:rsid w:val="00EE3F83"/>
    <w:rsid w:val="00EE420C"/>
    <w:rsid w:val="00EE47AE"/>
    <w:rsid w:val="00EE4964"/>
    <w:rsid w:val="00EE4AC2"/>
    <w:rsid w:val="00EE4CFB"/>
    <w:rsid w:val="00EE4D3E"/>
    <w:rsid w:val="00EE4F2C"/>
    <w:rsid w:val="00EE512B"/>
    <w:rsid w:val="00EE5520"/>
    <w:rsid w:val="00EE55E4"/>
    <w:rsid w:val="00EE574F"/>
    <w:rsid w:val="00EE5762"/>
    <w:rsid w:val="00EE5A1C"/>
    <w:rsid w:val="00EE5D55"/>
    <w:rsid w:val="00EE65A0"/>
    <w:rsid w:val="00EE693F"/>
    <w:rsid w:val="00EE6E61"/>
    <w:rsid w:val="00EE701F"/>
    <w:rsid w:val="00EE70D5"/>
    <w:rsid w:val="00EE70D6"/>
    <w:rsid w:val="00EE7224"/>
    <w:rsid w:val="00EE78FF"/>
    <w:rsid w:val="00EE798C"/>
    <w:rsid w:val="00EE7C23"/>
    <w:rsid w:val="00EE7CAE"/>
    <w:rsid w:val="00EE7F5F"/>
    <w:rsid w:val="00EE7FE6"/>
    <w:rsid w:val="00EF033F"/>
    <w:rsid w:val="00EF06E9"/>
    <w:rsid w:val="00EF0864"/>
    <w:rsid w:val="00EF0A53"/>
    <w:rsid w:val="00EF0FF8"/>
    <w:rsid w:val="00EF130A"/>
    <w:rsid w:val="00EF13D8"/>
    <w:rsid w:val="00EF153A"/>
    <w:rsid w:val="00EF17C4"/>
    <w:rsid w:val="00EF1B14"/>
    <w:rsid w:val="00EF2562"/>
    <w:rsid w:val="00EF277F"/>
    <w:rsid w:val="00EF2A5F"/>
    <w:rsid w:val="00EF2DB3"/>
    <w:rsid w:val="00EF2DEE"/>
    <w:rsid w:val="00EF2FE0"/>
    <w:rsid w:val="00EF329F"/>
    <w:rsid w:val="00EF4545"/>
    <w:rsid w:val="00EF49F4"/>
    <w:rsid w:val="00EF4DF8"/>
    <w:rsid w:val="00EF4FF5"/>
    <w:rsid w:val="00EF519B"/>
    <w:rsid w:val="00EF58A6"/>
    <w:rsid w:val="00EF5F46"/>
    <w:rsid w:val="00EF5F57"/>
    <w:rsid w:val="00EF5FC3"/>
    <w:rsid w:val="00EF61DC"/>
    <w:rsid w:val="00EF64D8"/>
    <w:rsid w:val="00EF66B8"/>
    <w:rsid w:val="00EF696F"/>
    <w:rsid w:val="00EF6BDA"/>
    <w:rsid w:val="00EF6CD4"/>
    <w:rsid w:val="00EF7289"/>
    <w:rsid w:val="00EF76BE"/>
    <w:rsid w:val="00EF785C"/>
    <w:rsid w:val="00EF7C02"/>
    <w:rsid w:val="00EF7D7F"/>
    <w:rsid w:val="00F0008C"/>
    <w:rsid w:val="00F00190"/>
    <w:rsid w:val="00F0056F"/>
    <w:rsid w:val="00F005B0"/>
    <w:rsid w:val="00F00809"/>
    <w:rsid w:val="00F00AFB"/>
    <w:rsid w:val="00F00C39"/>
    <w:rsid w:val="00F00D65"/>
    <w:rsid w:val="00F012FB"/>
    <w:rsid w:val="00F01393"/>
    <w:rsid w:val="00F013AD"/>
    <w:rsid w:val="00F01BA1"/>
    <w:rsid w:val="00F01BEE"/>
    <w:rsid w:val="00F01D86"/>
    <w:rsid w:val="00F01DD9"/>
    <w:rsid w:val="00F01FDC"/>
    <w:rsid w:val="00F02F83"/>
    <w:rsid w:val="00F0330A"/>
    <w:rsid w:val="00F03701"/>
    <w:rsid w:val="00F03A30"/>
    <w:rsid w:val="00F03B07"/>
    <w:rsid w:val="00F03D77"/>
    <w:rsid w:val="00F03DFB"/>
    <w:rsid w:val="00F04942"/>
    <w:rsid w:val="00F04C99"/>
    <w:rsid w:val="00F04D95"/>
    <w:rsid w:val="00F04F5C"/>
    <w:rsid w:val="00F052CA"/>
    <w:rsid w:val="00F053A1"/>
    <w:rsid w:val="00F0548F"/>
    <w:rsid w:val="00F0584C"/>
    <w:rsid w:val="00F05939"/>
    <w:rsid w:val="00F05C7B"/>
    <w:rsid w:val="00F05D0C"/>
    <w:rsid w:val="00F05DC7"/>
    <w:rsid w:val="00F0615A"/>
    <w:rsid w:val="00F06396"/>
    <w:rsid w:val="00F0640B"/>
    <w:rsid w:val="00F064A0"/>
    <w:rsid w:val="00F06825"/>
    <w:rsid w:val="00F06CDB"/>
    <w:rsid w:val="00F06DD6"/>
    <w:rsid w:val="00F0754E"/>
    <w:rsid w:val="00F076A1"/>
    <w:rsid w:val="00F07825"/>
    <w:rsid w:val="00F07A33"/>
    <w:rsid w:val="00F07BE7"/>
    <w:rsid w:val="00F07E8D"/>
    <w:rsid w:val="00F1010E"/>
    <w:rsid w:val="00F10774"/>
    <w:rsid w:val="00F10AD9"/>
    <w:rsid w:val="00F11284"/>
    <w:rsid w:val="00F1162A"/>
    <w:rsid w:val="00F1165B"/>
    <w:rsid w:val="00F11EDC"/>
    <w:rsid w:val="00F11FA2"/>
    <w:rsid w:val="00F1244C"/>
    <w:rsid w:val="00F12914"/>
    <w:rsid w:val="00F12D76"/>
    <w:rsid w:val="00F1309C"/>
    <w:rsid w:val="00F13412"/>
    <w:rsid w:val="00F13AFA"/>
    <w:rsid w:val="00F13C63"/>
    <w:rsid w:val="00F13DA1"/>
    <w:rsid w:val="00F1403E"/>
    <w:rsid w:val="00F1424F"/>
    <w:rsid w:val="00F14994"/>
    <w:rsid w:val="00F14B54"/>
    <w:rsid w:val="00F14D0F"/>
    <w:rsid w:val="00F1507F"/>
    <w:rsid w:val="00F151FA"/>
    <w:rsid w:val="00F156C9"/>
    <w:rsid w:val="00F15808"/>
    <w:rsid w:val="00F15DE5"/>
    <w:rsid w:val="00F15DF2"/>
    <w:rsid w:val="00F16181"/>
    <w:rsid w:val="00F16356"/>
    <w:rsid w:val="00F1637F"/>
    <w:rsid w:val="00F1638A"/>
    <w:rsid w:val="00F1658F"/>
    <w:rsid w:val="00F16E3E"/>
    <w:rsid w:val="00F16EA5"/>
    <w:rsid w:val="00F17001"/>
    <w:rsid w:val="00F171BF"/>
    <w:rsid w:val="00F171C0"/>
    <w:rsid w:val="00F17B5E"/>
    <w:rsid w:val="00F20853"/>
    <w:rsid w:val="00F208CB"/>
    <w:rsid w:val="00F20A15"/>
    <w:rsid w:val="00F20CC4"/>
    <w:rsid w:val="00F20D6A"/>
    <w:rsid w:val="00F20DA2"/>
    <w:rsid w:val="00F20EAC"/>
    <w:rsid w:val="00F21124"/>
    <w:rsid w:val="00F21570"/>
    <w:rsid w:val="00F21602"/>
    <w:rsid w:val="00F21624"/>
    <w:rsid w:val="00F2164C"/>
    <w:rsid w:val="00F2166E"/>
    <w:rsid w:val="00F21EB6"/>
    <w:rsid w:val="00F21EE9"/>
    <w:rsid w:val="00F224BE"/>
    <w:rsid w:val="00F22C0C"/>
    <w:rsid w:val="00F22D5F"/>
    <w:rsid w:val="00F2326F"/>
    <w:rsid w:val="00F23493"/>
    <w:rsid w:val="00F234D5"/>
    <w:rsid w:val="00F234EC"/>
    <w:rsid w:val="00F23593"/>
    <w:rsid w:val="00F23635"/>
    <w:rsid w:val="00F23B29"/>
    <w:rsid w:val="00F23C14"/>
    <w:rsid w:val="00F23DFC"/>
    <w:rsid w:val="00F23E77"/>
    <w:rsid w:val="00F2400A"/>
    <w:rsid w:val="00F2437B"/>
    <w:rsid w:val="00F2483A"/>
    <w:rsid w:val="00F24B26"/>
    <w:rsid w:val="00F24C5E"/>
    <w:rsid w:val="00F24CC7"/>
    <w:rsid w:val="00F24EA1"/>
    <w:rsid w:val="00F25030"/>
    <w:rsid w:val="00F252CD"/>
    <w:rsid w:val="00F255FF"/>
    <w:rsid w:val="00F256D6"/>
    <w:rsid w:val="00F25C35"/>
    <w:rsid w:val="00F25D98"/>
    <w:rsid w:val="00F26784"/>
    <w:rsid w:val="00F26EF7"/>
    <w:rsid w:val="00F26F36"/>
    <w:rsid w:val="00F270FC"/>
    <w:rsid w:val="00F27100"/>
    <w:rsid w:val="00F278C5"/>
    <w:rsid w:val="00F27F47"/>
    <w:rsid w:val="00F30057"/>
    <w:rsid w:val="00F300DB"/>
    <w:rsid w:val="00F300FB"/>
    <w:rsid w:val="00F30486"/>
    <w:rsid w:val="00F30550"/>
    <w:rsid w:val="00F30979"/>
    <w:rsid w:val="00F30A4F"/>
    <w:rsid w:val="00F30D7D"/>
    <w:rsid w:val="00F3127A"/>
    <w:rsid w:val="00F313ED"/>
    <w:rsid w:val="00F314FF"/>
    <w:rsid w:val="00F31CD7"/>
    <w:rsid w:val="00F32008"/>
    <w:rsid w:val="00F32749"/>
    <w:rsid w:val="00F32D57"/>
    <w:rsid w:val="00F32E4B"/>
    <w:rsid w:val="00F33137"/>
    <w:rsid w:val="00F3343C"/>
    <w:rsid w:val="00F3365B"/>
    <w:rsid w:val="00F33820"/>
    <w:rsid w:val="00F33931"/>
    <w:rsid w:val="00F33CC3"/>
    <w:rsid w:val="00F34094"/>
    <w:rsid w:val="00F34118"/>
    <w:rsid w:val="00F343AE"/>
    <w:rsid w:val="00F343F6"/>
    <w:rsid w:val="00F34471"/>
    <w:rsid w:val="00F34525"/>
    <w:rsid w:val="00F34988"/>
    <w:rsid w:val="00F3500C"/>
    <w:rsid w:val="00F3545A"/>
    <w:rsid w:val="00F355D9"/>
    <w:rsid w:val="00F35909"/>
    <w:rsid w:val="00F35982"/>
    <w:rsid w:val="00F35F1D"/>
    <w:rsid w:val="00F35F98"/>
    <w:rsid w:val="00F367AC"/>
    <w:rsid w:val="00F36C5D"/>
    <w:rsid w:val="00F3700D"/>
    <w:rsid w:val="00F37265"/>
    <w:rsid w:val="00F3737D"/>
    <w:rsid w:val="00F3743B"/>
    <w:rsid w:val="00F3791A"/>
    <w:rsid w:val="00F37A5A"/>
    <w:rsid w:val="00F37D51"/>
    <w:rsid w:val="00F37F3C"/>
    <w:rsid w:val="00F407A8"/>
    <w:rsid w:val="00F41238"/>
    <w:rsid w:val="00F41E55"/>
    <w:rsid w:val="00F41E87"/>
    <w:rsid w:val="00F41ECD"/>
    <w:rsid w:val="00F421D7"/>
    <w:rsid w:val="00F42314"/>
    <w:rsid w:val="00F42B84"/>
    <w:rsid w:val="00F42E0B"/>
    <w:rsid w:val="00F4306C"/>
    <w:rsid w:val="00F430AE"/>
    <w:rsid w:val="00F435D4"/>
    <w:rsid w:val="00F439C7"/>
    <w:rsid w:val="00F43AA9"/>
    <w:rsid w:val="00F44637"/>
    <w:rsid w:val="00F4479D"/>
    <w:rsid w:val="00F4483C"/>
    <w:rsid w:val="00F44BB4"/>
    <w:rsid w:val="00F44E47"/>
    <w:rsid w:val="00F44ED4"/>
    <w:rsid w:val="00F45038"/>
    <w:rsid w:val="00F45184"/>
    <w:rsid w:val="00F452FE"/>
    <w:rsid w:val="00F45305"/>
    <w:rsid w:val="00F453C0"/>
    <w:rsid w:val="00F45727"/>
    <w:rsid w:val="00F45882"/>
    <w:rsid w:val="00F45A7D"/>
    <w:rsid w:val="00F45D53"/>
    <w:rsid w:val="00F45D71"/>
    <w:rsid w:val="00F45F3D"/>
    <w:rsid w:val="00F45FF2"/>
    <w:rsid w:val="00F46020"/>
    <w:rsid w:val="00F4646F"/>
    <w:rsid w:val="00F464DC"/>
    <w:rsid w:val="00F47035"/>
    <w:rsid w:val="00F470C5"/>
    <w:rsid w:val="00F47167"/>
    <w:rsid w:val="00F47615"/>
    <w:rsid w:val="00F4773E"/>
    <w:rsid w:val="00F47949"/>
    <w:rsid w:val="00F47A7F"/>
    <w:rsid w:val="00F5012F"/>
    <w:rsid w:val="00F504D0"/>
    <w:rsid w:val="00F50512"/>
    <w:rsid w:val="00F50638"/>
    <w:rsid w:val="00F50CA6"/>
    <w:rsid w:val="00F50CE4"/>
    <w:rsid w:val="00F50D14"/>
    <w:rsid w:val="00F50F02"/>
    <w:rsid w:val="00F515FC"/>
    <w:rsid w:val="00F520BF"/>
    <w:rsid w:val="00F525C6"/>
    <w:rsid w:val="00F526F7"/>
    <w:rsid w:val="00F52880"/>
    <w:rsid w:val="00F529BF"/>
    <w:rsid w:val="00F52C0A"/>
    <w:rsid w:val="00F5315F"/>
    <w:rsid w:val="00F53184"/>
    <w:rsid w:val="00F532D9"/>
    <w:rsid w:val="00F53446"/>
    <w:rsid w:val="00F53525"/>
    <w:rsid w:val="00F53539"/>
    <w:rsid w:val="00F5356F"/>
    <w:rsid w:val="00F538B8"/>
    <w:rsid w:val="00F53C8C"/>
    <w:rsid w:val="00F547DB"/>
    <w:rsid w:val="00F5481D"/>
    <w:rsid w:val="00F54A30"/>
    <w:rsid w:val="00F54AC9"/>
    <w:rsid w:val="00F5565B"/>
    <w:rsid w:val="00F55826"/>
    <w:rsid w:val="00F56066"/>
    <w:rsid w:val="00F563BA"/>
    <w:rsid w:val="00F56B0A"/>
    <w:rsid w:val="00F56C19"/>
    <w:rsid w:val="00F56D19"/>
    <w:rsid w:val="00F56F20"/>
    <w:rsid w:val="00F57320"/>
    <w:rsid w:val="00F574D4"/>
    <w:rsid w:val="00F57699"/>
    <w:rsid w:val="00F576B7"/>
    <w:rsid w:val="00F5776A"/>
    <w:rsid w:val="00F57CAC"/>
    <w:rsid w:val="00F57CC4"/>
    <w:rsid w:val="00F57E92"/>
    <w:rsid w:val="00F600F5"/>
    <w:rsid w:val="00F60366"/>
    <w:rsid w:val="00F60551"/>
    <w:rsid w:val="00F6060E"/>
    <w:rsid w:val="00F60B2A"/>
    <w:rsid w:val="00F611BA"/>
    <w:rsid w:val="00F6146C"/>
    <w:rsid w:val="00F61584"/>
    <w:rsid w:val="00F6163B"/>
    <w:rsid w:val="00F6168F"/>
    <w:rsid w:val="00F617A8"/>
    <w:rsid w:val="00F61BE6"/>
    <w:rsid w:val="00F61EDA"/>
    <w:rsid w:val="00F62484"/>
    <w:rsid w:val="00F624A7"/>
    <w:rsid w:val="00F624B9"/>
    <w:rsid w:val="00F625BA"/>
    <w:rsid w:val="00F628D0"/>
    <w:rsid w:val="00F62933"/>
    <w:rsid w:val="00F62A3B"/>
    <w:rsid w:val="00F62AB2"/>
    <w:rsid w:val="00F62C07"/>
    <w:rsid w:val="00F62CA1"/>
    <w:rsid w:val="00F62CC0"/>
    <w:rsid w:val="00F6323A"/>
    <w:rsid w:val="00F63420"/>
    <w:rsid w:val="00F63582"/>
    <w:rsid w:val="00F635B7"/>
    <w:rsid w:val="00F63642"/>
    <w:rsid w:val="00F63889"/>
    <w:rsid w:val="00F6395B"/>
    <w:rsid w:val="00F63AD4"/>
    <w:rsid w:val="00F63D3B"/>
    <w:rsid w:val="00F64065"/>
    <w:rsid w:val="00F64223"/>
    <w:rsid w:val="00F6438A"/>
    <w:rsid w:val="00F648EC"/>
    <w:rsid w:val="00F648F3"/>
    <w:rsid w:val="00F64ADA"/>
    <w:rsid w:val="00F64F16"/>
    <w:rsid w:val="00F65347"/>
    <w:rsid w:val="00F653D9"/>
    <w:rsid w:val="00F656DD"/>
    <w:rsid w:val="00F657FE"/>
    <w:rsid w:val="00F65977"/>
    <w:rsid w:val="00F65A7B"/>
    <w:rsid w:val="00F65C54"/>
    <w:rsid w:val="00F65E53"/>
    <w:rsid w:val="00F65ECC"/>
    <w:rsid w:val="00F661C2"/>
    <w:rsid w:val="00F6670D"/>
    <w:rsid w:val="00F66996"/>
    <w:rsid w:val="00F66C7B"/>
    <w:rsid w:val="00F66D81"/>
    <w:rsid w:val="00F66DAD"/>
    <w:rsid w:val="00F6705C"/>
    <w:rsid w:val="00F675C0"/>
    <w:rsid w:val="00F679D3"/>
    <w:rsid w:val="00F67B5F"/>
    <w:rsid w:val="00F67DDA"/>
    <w:rsid w:val="00F70111"/>
    <w:rsid w:val="00F70147"/>
    <w:rsid w:val="00F70651"/>
    <w:rsid w:val="00F70A4D"/>
    <w:rsid w:val="00F70F0C"/>
    <w:rsid w:val="00F712B0"/>
    <w:rsid w:val="00F71461"/>
    <w:rsid w:val="00F71767"/>
    <w:rsid w:val="00F71880"/>
    <w:rsid w:val="00F71DE9"/>
    <w:rsid w:val="00F7270D"/>
    <w:rsid w:val="00F72809"/>
    <w:rsid w:val="00F72D85"/>
    <w:rsid w:val="00F73082"/>
    <w:rsid w:val="00F73397"/>
    <w:rsid w:val="00F73931"/>
    <w:rsid w:val="00F74061"/>
    <w:rsid w:val="00F74B12"/>
    <w:rsid w:val="00F74CA5"/>
    <w:rsid w:val="00F74CD0"/>
    <w:rsid w:val="00F75091"/>
    <w:rsid w:val="00F7569A"/>
    <w:rsid w:val="00F758CF"/>
    <w:rsid w:val="00F759FD"/>
    <w:rsid w:val="00F75B06"/>
    <w:rsid w:val="00F75B38"/>
    <w:rsid w:val="00F76008"/>
    <w:rsid w:val="00F761A4"/>
    <w:rsid w:val="00F76C44"/>
    <w:rsid w:val="00F76FB2"/>
    <w:rsid w:val="00F771B7"/>
    <w:rsid w:val="00F77711"/>
    <w:rsid w:val="00F77CB2"/>
    <w:rsid w:val="00F77F23"/>
    <w:rsid w:val="00F77F76"/>
    <w:rsid w:val="00F77F85"/>
    <w:rsid w:val="00F80411"/>
    <w:rsid w:val="00F80558"/>
    <w:rsid w:val="00F806F0"/>
    <w:rsid w:val="00F8080A"/>
    <w:rsid w:val="00F8112E"/>
    <w:rsid w:val="00F81C05"/>
    <w:rsid w:val="00F81C28"/>
    <w:rsid w:val="00F82421"/>
    <w:rsid w:val="00F82520"/>
    <w:rsid w:val="00F825A8"/>
    <w:rsid w:val="00F825BF"/>
    <w:rsid w:val="00F82694"/>
    <w:rsid w:val="00F82D1B"/>
    <w:rsid w:val="00F82D5B"/>
    <w:rsid w:val="00F82E94"/>
    <w:rsid w:val="00F8317E"/>
    <w:rsid w:val="00F832E5"/>
    <w:rsid w:val="00F83535"/>
    <w:rsid w:val="00F83A1C"/>
    <w:rsid w:val="00F83A3D"/>
    <w:rsid w:val="00F83A90"/>
    <w:rsid w:val="00F83C7D"/>
    <w:rsid w:val="00F84046"/>
    <w:rsid w:val="00F840AE"/>
    <w:rsid w:val="00F84583"/>
    <w:rsid w:val="00F84628"/>
    <w:rsid w:val="00F84699"/>
    <w:rsid w:val="00F84CD0"/>
    <w:rsid w:val="00F854F0"/>
    <w:rsid w:val="00F85539"/>
    <w:rsid w:val="00F85850"/>
    <w:rsid w:val="00F858A4"/>
    <w:rsid w:val="00F85982"/>
    <w:rsid w:val="00F859C2"/>
    <w:rsid w:val="00F85DC5"/>
    <w:rsid w:val="00F85FE0"/>
    <w:rsid w:val="00F86059"/>
    <w:rsid w:val="00F865E8"/>
    <w:rsid w:val="00F86F7B"/>
    <w:rsid w:val="00F86FBF"/>
    <w:rsid w:val="00F87050"/>
    <w:rsid w:val="00F871BB"/>
    <w:rsid w:val="00F87A82"/>
    <w:rsid w:val="00F87DFA"/>
    <w:rsid w:val="00F903E0"/>
    <w:rsid w:val="00F90CD8"/>
    <w:rsid w:val="00F90D02"/>
    <w:rsid w:val="00F90F0E"/>
    <w:rsid w:val="00F910D9"/>
    <w:rsid w:val="00F91264"/>
    <w:rsid w:val="00F913C3"/>
    <w:rsid w:val="00F91521"/>
    <w:rsid w:val="00F91540"/>
    <w:rsid w:val="00F917A8"/>
    <w:rsid w:val="00F9187C"/>
    <w:rsid w:val="00F91B6B"/>
    <w:rsid w:val="00F91BE9"/>
    <w:rsid w:val="00F91F66"/>
    <w:rsid w:val="00F922E7"/>
    <w:rsid w:val="00F929C1"/>
    <w:rsid w:val="00F92D75"/>
    <w:rsid w:val="00F92E55"/>
    <w:rsid w:val="00F93232"/>
    <w:rsid w:val="00F93444"/>
    <w:rsid w:val="00F93635"/>
    <w:rsid w:val="00F93B1A"/>
    <w:rsid w:val="00F93C4A"/>
    <w:rsid w:val="00F93CA2"/>
    <w:rsid w:val="00F93E09"/>
    <w:rsid w:val="00F93ED6"/>
    <w:rsid w:val="00F93F97"/>
    <w:rsid w:val="00F93FB9"/>
    <w:rsid w:val="00F9454C"/>
    <w:rsid w:val="00F949A9"/>
    <w:rsid w:val="00F94A20"/>
    <w:rsid w:val="00F94B01"/>
    <w:rsid w:val="00F94BCC"/>
    <w:rsid w:val="00F94CFE"/>
    <w:rsid w:val="00F94D10"/>
    <w:rsid w:val="00F94FF9"/>
    <w:rsid w:val="00F952AD"/>
    <w:rsid w:val="00F95DF7"/>
    <w:rsid w:val="00F96034"/>
    <w:rsid w:val="00F96099"/>
    <w:rsid w:val="00F9660B"/>
    <w:rsid w:val="00F96ED7"/>
    <w:rsid w:val="00F9742E"/>
    <w:rsid w:val="00F9753A"/>
    <w:rsid w:val="00F97B28"/>
    <w:rsid w:val="00FA05F8"/>
    <w:rsid w:val="00FA098A"/>
    <w:rsid w:val="00FA0A64"/>
    <w:rsid w:val="00FA0AA0"/>
    <w:rsid w:val="00FA11C4"/>
    <w:rsid w:val="00FA11C7"/>
    <w:rsid w:val="00FA11FC"/>
    <w:rsid w:val="00FA1695"/>
    <w:rsid w:val="00FA16A4"/>
    <w:rsid w:val="00FA19DC"/>
    <w:rsid w:val="00FA1B53"/>
    <w:rsid w:val="00FA1B5D"/>
    <w:rsid w:val="00FA20F5"/>
    <w:rsid w:val="00FA21F8"/>
    <w:rsid w:val="00FA2294"/>
    <w:rsid w:val="00FA23D4"/>
    <w:rsid w:val="00FA2622"/>
    <w:rsid w:val="00FA27BD"/>
    <w:rsid w:val="00FA2B82"/>
    <w:rsid w:val="00FA2C8F"/>
    <w:rsid w:val="00FA2DC1"/>
    <w:rsid w:val="00FA31DD"/>
    <w:rsid w:val="00FA3312"/>
    <w:rsid w:val="00FA33B4"/>
    <w:rsid w:val="00FA33EF"/>
    <w:rsid w:val="00FA438E"/>
    <w:rsid w:val="00FA4561"/>
    <w:rsid w:val="00FA45D8"/>
    <w:rsid w:val="00FA47A1"/>
    <w:rsid w:val="00FA4C91"/>
    <w:rsid w:val="00FA5021"/>
    <w:rsid w:val="00FA50A7"/>
    <w:rsid w:val="00FA5302"/>
    <w:rsid w:val="00FA5868"/>
    <w:rsid w:val="00FA5D13"/>
    <w:rsid w:val="00FA60FA"/>
    <w:rsid w:val="00FA6175"/>
    <w:rsid w:val="00FA6335"/>
    <w:rsid w:val="00FA6C20"/>
    <w:rsid w:val="00FA72C1"/>
    <w:rsid w:val="00FA77BB"/>
    <w:rsid w:val="00FA787C"/>
    <w:rsid w:val="00FA78A3"/>
    <w:rsid w:val="00FA7B41"/>
    <w:rsid w:val="00FA7DCE"/>
    <w:rsid w:val="00FB00CD"/>
    <w:rsid w:val="00FB09FD"/>
    <w:rsid w:val="00FB0C1F"/>
    <w:rsid w:val="00FB1313"/>
    <w:rsid w:val="00FB13B8"/>
    <w:rsid w:val="00FB155C"/>
    <w:rsid w:val="00FB1677"/>
    <w:rsid w:val="00FB1BBE"/>
    <w:rsid w:val="00FB1EE9"/>
    <w:rsid w:val="00FB1FB2"/>
    <w:rsid w:val="00FB201B"/>
    <w:rsid w:val="00FB20AF"/>
    <w:rsid w:val="00FB21CC"/>
    <w:rsid w:val="00FB2336"/>
    <w:rsid w:val="00FB2932"/>
    <w:rsid w:val="00FB2979"/>
    <w:rsid w:val="00FB2EB5"/>
    <w:rsid w:val="00FB2ED5"/>
    <w:rsid w:val="00FB351C"/>
    <w:rsid w:val="00FB38A9"/>
    <w:rsid w:val="00FB439F"/>
    <w:rsid w:val="00FB44CA"/>
    <w:rsid w:val="00FB4896"/>
    <w:rsid w:val="00FB490A"/>
    <w:rsid w:val="00FB49E6"/>
    <w:rsid w:val="00FB4AF2"/>
    <w:rsid w:val="00FB4E7D"/>
    <w:rsid w:val="00FB51B6"/>
    <w:rsid w:val="00FB5304"/>
    <w:rsid w:val="00FB54F6"/>
    <w:rsid w:val="00FB57DF"/>
    <w:rsid w:val="00FB5CAC"/>
    <w:rsid w:val="00FB5D2B"/>
    <w:rsid w:val="00FB5D77"/>
    <w:rsid w:val="00FB6137"/>
    <w:rsid w:val="00FB6262"/>
    <w:rsid w:val="00FB6386"/>
    <w:rsid w:val="00FB6E25"/>
    <w:rsid w:val="00FB6E4E"/>
    <w:rsid w:val="00FB74AD"/>
    <w:rsid w:val="00FB759E"/>
    <w:rsid w:val="00FB7791"/>
    <w:rsid w:val="00FB7A26"/>
    <w:rsid w:val="00FB7B0E"/>
    <w:rsid w:val="00FB7DFE"/>
    <w:rsid w:val="00FC01D6"/>
    <w:rsid w:val="00FC04F5"/>
    <w:rsid w:val="00FC091C"/>
    <w:rsid w:val="00FC0C0B"/>
    <w:rsid w:val="00FC0EA4"/>
    <w:rsid w:val="00FC10FE"/>
    <w:rsid w:val="00FC162F"/>
    <w:rsid w:val="00FC1CAD"/>
    <w:rsid w:val="00FC20F9"/>
    <w:rsid w:val="00FC2A90"/>
    <w:rsid w:val="00FC2BC8"/>
    <w:rsid w:val="00FC3199"/>
    <w:rsid w:val="00FC31B9"/>
    <w:rsid w:val="00FC3372"/>
    <w:rsid w:val="00FC367C"/>
    <w:rsid w:val="00FC38B6"/>
    <w:rsid w:val="00FC3C1C"/>
    <w:rsid w:val="00FC3D31"/>
    <w:rsid w:val="00FC4056"/>
    <w:rsid w:val="00FC4326"/>
    <w:rsid w:val="00FC43F7"/>
    <w:rsid w:val="00FC4584"/>
    <w:rsid w:val="00FC4F4B"/>
    <w:rsid w:val="00FC5050"/>
    <w:rsid w:val="00FC55E2"/>
    <w:rsid w:val="00FC5DD5"/>
    <w:rsid w:val="00FC5F9E"/>
    <w:rsid w:val="00FC5FAA"/>
    <w:rsid w:val="00FC6878"/>
    <w:rsid w:val="00FC6D12"/>
    <w:rsid w:val="00FC700B"/>
    <w:rsid w:val="00FC75BE"/>
    <w:rsid w:val="00FC7761"/>
    <w:rsid w:val="00FC783C"/>
    <w:rsid w:val="00FC79BE"/>
    <w:rsid w:val="00FC7DE0"/>
    <w:rsid w:val="00FC7DE3"/>
    <w:rsid w:val="00FD0232"/>
    <w:rsid w:val="00FD04C1"/>
    <w:rsid w:val="00FD072E"/>
    <w:rsid w:val="00FD07DE"/>
    <w:rsid w:val="00FD0814"/>
    <w:rsid w:val="00FD0886"/>
    <w:rsid w:val="00FD08B3"/>
    <w:rsid w:val="00FD0C39"/>
    <w:rsid w:val="00FD1323"/>
    <w:rsid w:val="00FD13A4"/>
    <w:rsid w:val="00FD1434"/>
    <w:rsid w:val="00FD146E"/>
    <w:rsid w:val="00FD1973"/>
    <w:rsid w:val="00FD1C2A"/>
    <w:rsid w:val="00FD1C6A"/>
    <w:rsid w:val="00FD1E0B"/>
    <w:rsid w:val="00FD2518"/>
    <w:rsid w:val="00FD274B"/>
    <w:rsid w:val="00FD2977"/>
    <w:rsid w:val="00FD2AFD"/>
    <w:rsid w:val="00FD2CE7"/>
    <w:rsid w:val="00FD2EFF"/>
    <w:rsid w:val="00FD32A7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879"/>
    <w:rsid w:val="00FD5F4D"/>
    <w:rsid w:val="00FD6461"/>
    <w:rsid w:val="00FD6544"/>
    <w:rsid w:val="00FD680A"/>
    <w:rsid w:val="00FD6B4C"/>
    <w:rsid w:val="00FD6C9F"/>
    <w:rsid w:val="00FD6CF7"/>
    <w:rsid w:val="00FD6D23"/>
    <w:rsid w:val="00FD6E85"/>
    <w:rsid w:val="00FD7056"/>
    <w:rsid w:val="00FD73FB"/>
    <w:rsid w:val="00FD7902"/>
    <w:rsid w:val="00FD7914"/>
    <w:rsid w:val="00FD7C35"/>
    <w:rsid w:val="00FD7CE9"/>
    <w:rsid w:val="00FD7EE6"/>
    <w:rsid w:val="00FD7F1E"/>
    <w:rsid w:val="00FE0001"/>
    <w:rsid w:val="00FE0373"/>
    <w:rsid w:val="00FE04F0"/>
    <w:rsid w:val="00FE0570"/>
    <w:rsid w:val="00FE0AB6"/>
    <w:rsid w:val="00FE16C9"/>
    <w:rsid w:val="00FE199E"/>
    <w:rsid w:val="00FE1BDD"/>
    <w:rsid w:val="00FE2255"/>
    <w:rsid w:val="00FE2260"/>
    <w:rsid w:val="00FE27C2"/>
    <w:rsid w:val="00FE2C3A"/>
    <w:rsid w:val="00FE33DD"/>
    <w:rsid w:val="00FE3AE6"/>
    <w:rsid w:val="00FE3DE8"/>
    <w:rsid w:val="00FE3E8D"/>
    <w:rsid w:val="00FE3FC4"/>
    <w:rsid w:val="00FE41B6"/>
    <w:rsid w:val="00FE43E8"/>
    <w:rsid w:val="00FE47FF"/>
    <w:rsid w:val="00FE499B"/>
    <w:rsid w:val="00FE49A9"/>
    <w:rsid w:val="00FE49F2"/>
    <w:rsid w:val="00FE54F8"/>
    <w:rsid w:val="00FE565E"/>
    <w:rsid w:val="00FE578A"/>
    <w:rsid w:val="00FE592B"/>
    <w:rsid w:val="00FE596A"/>
    <w:rsid w:val="00FE6472"/>
    <w:rsid w:val="00FE6BC5"/>
    <w:rsid w:val="00FE6D69"/>
    <w:rsid w:val="00FE6F47"/>
    <w:rsid w:val="00FE7028"/>
    <w:rsid w:val="00FE7669"/>
    <w:rsid w:val="00FE78D9"/>
    <w:rsid w:val="00FE794E"/>
    <w:rsid w:val="00FE7AAC"/>
    <w:rsid w:val="00FE7B74"/>
    <w:rsid w:val="00FE7D5A"/>
    <w:rsid w:val="00FE7DE4"/>
    <w:rsid w:val="00FE7E94"/>
    <w:rsid w:val="00FF012B"/>
    <w:rsid w:val="00FF0B13"/>
    <w:rsid w:val="00FF0B94"/>
    <w:rsid w:val="00FF0D0E"/>
    <w:rsid w:val="00FF103E"/>
    <w:rsid w:val="00FF12E1"/>
    <w:rsid w:val="00FF1574"/>
    <w:rsid w:val="00FF1639"/>
    <w:rsid w:val="00FF1CD5"/>
    <w:rsid w:val="00FF1D2A"/>
    <w:rsid w:val="00FF20AA"/>
    <w:rsid w:val="00FF2143"/>
    <w:rsid w:val="00FF23FD"/>
    <w:rsid w:val="00FF25E5"/>
    <w:rsid w:val="00FF283B"/>
    <w:rsid w:val="00FF2C8F"/>
    <w:rsid w:val="00FF32D8"/>
    <w:rsid w:val="00FF372E"/>
    <w:rsid w:val="00FF381F"/>
    <w:rsid w:val="00FF3FD5"/>
    <w:rsid w:val="00FF3FF0"/>
    <w:rsid w:val="00FF406C"/>
    <w:rsid w:val="00FF4591"/>
    <w:rsid w:val="00FF49D9"/>
    <w:rsid w:val="00FF4A71"/>
    <w:rsid w:val="00FF4B14"/>
    <w:rsid w:val="00FF4B9D"/>
    <w:rsid w:val="00FF4E97"/>
    <w:rsid w:val="00FF50FF"/>
    <w:rsid w:val="00FF5301"/>
    <w:rsid w:val="00FF5475"/>
    <w:rsid w:val="00FF57E8"/>
    <w:rsid w:val="00FF5DC0"/>
    <w:rsid w:val="00FF61AF"/>
    <w:rsid w:val="00FF6220"/>
    <w:rsid w:val="00FF63E7"/>
    <w:rsid w:val="00FF67D9"/>
    <w:rsid w:val="00FF68CF"/>
    <w:rsid w:val="00FF6A43"/>
    <w:rsid w:val="00FF6CF0"/>
    <w:rsid w:val="00FF7186"/>
    <w:rsid w:val="00FF73C6"/>
    <w:rsid w:val="00FF7645"/>
    <w:rsid w:val="00FF7718"/>
    <w:rsid w:val="00FF783A"/>
    <w:rsid w:val="00FF7D54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5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8E339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8E33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"/>
    <w:basedOn w:val="2"/>
    <w:next w:val="a"/>
    <w:qFormat/>
    <w:rsid w:val="008E339B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qFormat/>
    <w:rsid w:val="008E339B"/>
    <w:pPr>
      <w:outlineLvl w:val="3"/>
    </w:pPr>
    <w:rPr>
      <w:sz w:val="24"/>
    </w:rPr>
  </w:style>
  <w:style w:type="paragraph" w:styleId="5">
    <w:name w:val="heading 5"/>
    <w:basedOn w:val="40"/>
    <w:next w:val="a"/>
    <w:qFormat/>
    <w:rsid w:val="008E339B"/>
    <w:pPr>
      <w:numPr>
        <w:ilvl w:val="4"/>
        <w:numId w:val="3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E339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E339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E339B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E339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E339B"/>
    <w:pPr>
      <w:spacing w:before="180"/>
      <w:ind w:left="2693" w:hanging="2693"/>
    </w:pPr>
    <w:rPr>
      <w:b/>
    </w:rPr>
  </w:style>
  <w:style w:type="paragraph" w:styleId="10">
    <w:name w:val="toc 1"/>
    <w:semiHidden/>
    <w:rsid w:val="008E339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E339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8E339B"/>
    <w:pPr>
      <w:ind w:left="1701" w:hanging="1701"/>
    </w:pPr>
  </w:style>
  <w:style w:type="paragraph" w:styleId="41">
    <w:name w:val="toc 4"/>
    <w:basedOn w:val="30"/>
    <w:semiHidden/>
    <w:rsid w:val="008E339B"/>
    <w:pPr>
      <w:ind w:left="1418" w:hanging="1418"/>
    </w:pPr>
  </w:style>
  <w:style w:type="paragraph" w:styleId="30">
    <w:name w:val="toc 3"/>
    <w:basedOn w:val="20"/>
    <w:semiHidden/>
    <w:rsid w:val="008E339B"/>
    <w:pPr>
      <w:ind w:left="1134" w:hanging="1134"/>
    </w:pPr>
  </w:style>
  <w:style w:type="paragraph" w:styleId="20">
    <w:name w:val="toc 2"/>
    <w:basedOn w:val="10"/>
    <w:semiHidden/>
    <w:rsid w:val="008E339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E339B"/>
    <w:pPr>
      <w:ind w:left="284"/>
    </w:pPr>
  </w:style>
  <w:style w:type="paragraph" w:styleId="11">
    <w:name w:val="index 1"/>
    <w:basedOn w:val="a"/>
    <w:semiHidden/>
    <w:rsid w:val="008E339B"/>
    <w:pPr>
      <w:keepLines/>
      <w:spacing w:after="0"/>
    </w:pPr>
  </w:style>
  <w:style w:type="paragraph" w:customStyle="1" w:styleId="ZH">
    <w:name w:val="ZH"/>
    <w:rsid w:val="008E339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E339B"/>
    <w:pPr>
      <w:outlineLvl w:val="9"/>
    </w:pPr>
  </w:style>
  <w:style w:type="paragraph" w:styleId="22">
    <w:name w:val="List Number 2"/>
    <w:basedOn w:val="a3"/>
    <w:rsid w:val="008E339B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8E339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8E339B"/>
    <w:rPr>
      <w:b/>
      <w:position w:val="6"/>
      <w:sz w:val="16"/>
    </w:rPr>
  </w:style>
  <w:style w:type="paragraph" w:styleId="a6">
    <w:name w:val="footnote text"/>
    <w:basedOn w:val="a"/>
    <w:semiHidden/>
    <w:rsid w:val="008E33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339B"/>
    <w:rPr>
      <w:b/>
    </w:rPr>
  </w:style>
  <w:style w:type="paragraph" w:customStyle="1" w:styleId="TAC">
    <w:name w:val="TAC"/>
    <w:basedOn w:val="TAL"/>
    <w:link w:val="TACChar"/>
    <w:rsid w:val="008E339B"/>
    <w:pPr>
      <w:jc w:val="center"/>
    </w:pPr>
  </w:style>
  <w:style w:type="paragraph" w:customStyle="1" w:styleId="TF">
    <w:name w:val="TF"/>
    <w:aliases w:val="left"/>
    <w:basedOn w:val="TH"/>
    <w:link w:val="TFChar"/>
    <w:rsid w:val="008E339B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E339B"/>
    <w:pPr>
      <w:keepLines/>
      <w:ind w:left="1135" w:hanging="851"/>
    </w:pPr>
  </w:style>
  <w:style w:type="paragraph" w:styleId="90">
    <w:name w:val="toc 9"/>
    <w:basedOn w:val="80"/>
    <w:semiHidden/>
    <w:rsid w:val="008E339B"/>
    <w:pPr>
      <w:ind w:left="1418" w:hanging="1418"/>
    </w:pPr>
  </w:style>
  <w:style w:type="paragraph" w:customStyle="1" w:styleId="EX">
    <w:name w:val="EX"/>
    <w:basedOn w:val="a"/>
    <w:rsid w:val="008E339B"/>
    <w:pPr>
      <w:keepLines/>
      <w:ind w:left="1702" w:hanging="1418"/>
    </w:pPr>
  </w:style>
  <w:style w:type="paragraph" w:customStyle="1" w:styleId="FP">
    <w:name w:val="FP"/>
    <w:basedOn w:val="a"/>
    <w:rsid w:val="008E339B"/>
    <w:pPr>
      <w:spacing w:after="0"/>
    </w:pPr>
  </w:style>
  <w:style w:type="paragraph" w:customStyle="1" w:styleId="LD">
    <w:name w:val="LD"/>
    <w:rsid w:val="008E339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E339B"/>
    <w:pPr>
      <w:spacing w:after="0"/>
    </w:pPr>
  </w:style>
  <w:style w:type="paragraph" w:customStyle="1" w:styleId="EW">
    <w:name w:val="EW"/>
    <w:basedOn w:val="EX"/>
    <w:rsid w:val="008E339B"/>
    <w:pPr>
      <w:spacing w:after="0"/>
    </w:pPr>
  </w:style>
  <w:style w:type="paragraph" w:styleId="60">
    <w:name w:val="toc 6"/>
    <w:basedOn w:val="50"/>
    <w:next w:val="a"/>
    <w:semiHidden/>
    <w:rsid w:val="008E339B"/>
    <w:pPr>
      <w:ind w:left="1985" w:hanging="1985"/>
    </w:pPr>
  </w:style>
  <w:style w:type="paragraph" w:styleId="70">
    <w:name w:val="toc 7"/>
    <w:basedOn w:val="60"/>
    <w:next w:val="a"/>
    <w:semiHidden/>
    <w:rsid w:val="008E339B"/>
    <w:pPr>
      <w:ind w:left="2268" w:hanging="2268"/>
    </w:pPr>
  </w:style>
  <w:style w:type="paragraph" w:styleId="23">
    <w:name w:val="List Bullet 2"/>
    <w:basedOn w:val="a7"/>
    <w:rsid w:val="008E339B"/>
    <w:pPr>
      <w:ind w:left="851"/>
    </w:pPr>
  </w:style>
  <w:style w:type="paragraph" w:styleId="31">
    <w:name w:val="List Bullet 3"/>
    <w:basedOn w:val="23"/>
    <w:rsid w:val="008E339B"/>
    <w:pPr>
      <w:ind w:left="1135"/>
    </w:pPr>
  </w:style>
  <w:style w:type="paragraph" w:styleId="a3">
    <w:name w:val="List Number"/>
    <w:basedOn w:val="a8"/>
    <w:rsid w:val="008E339B"/>
  </w:style>
  <w:style w:type="paragraph" w:customStyle="1" w:styleId="EQ">
    <w:name w:val="EQ"/>
    <w:basedOn w:val="a"/>
    <w:next w:val="a"/>
    <w:rsid w:val="008E33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E33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3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3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E339B"/>
    <w:pPr>
      <w:jc w:val="right"/>
    </w:pPr>
  </w:style>
  <w:style w:type="paragraph" w:customStyle="1" w:styleId="H6">
    <w:name w:val="H6"/>
    <w:basedOn w:val="5"/>
    <w:next w:val="a"/>
    <w:rsid w:val="008E33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E339B"/>
    <w:pPr>
      <w:ind w:left="851" w:hanging="851"/>
    </w:pPr>
  </w:style>
  <w:style w:type="paragraph" w:customStyle="1" w:styleId="TAL">
    <w:name w:val="TAL"/>
    <w:basedOn w:val="a"/>
    <w:link w:val="TALCar"/>
    <w:rsid w:val="008E33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3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E339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E339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E339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E339B"/>
    <w:pPr>
      <w:framePr w:wrap="notBeside" w:y="16161"/>
    </w:pPr>
  </w:style>
  <w:style w:type="character" w:customStyle="1" w:styleId="ZGSM">
    <w:name w:val="ZGSM"/>
    <w:rsid w:val="008E339B"/>
  </w:style>
  <w:style w:type="paragraph" w:styleId="24">
    <w:name w:val="List 2"/>
    <w:basedOn w:val="a8"/>
    <w:rsid w:val="008E339B"/>
    <w:pPr>
      <w:ind w:left="851"/>
    </w:pPr>
  </w:style>
  <w:style w:type="paragraph" w:customStyle="1" w:styleId="ZG">
    <w:name w:val="ZG"/>
    <w:rsid w:val="008E339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E339B"/>
    <w:pPr>
      <w:ind w:left="1135"/>
    </w:pPr>
  </w:style>
  <w:style w:type="paragraph" w:styleId="42">
    <w:name w:val="List 4"/>
    <w:basedOn w:val="32"/>
    <w:rsid w:val="008E339B"/>
    <w:pPr>
      <w:ind w:left="1418"/>
    </w:pPr>
  </w:style>
  <w:style w:type="paragraph" w:styleId="51">
    <w:name w:val="List 5"/>
    <w:basedOn w:val="42"/>
    <w:rsid w:val="008E339B"/>
    <w:pPr>
      <w:ind w:left="1702"/>
    </w:pPr>
  </w:style>
  <w:style w:type="paragraph" w:customStyle="1" w:styleId="EditorsNote">
    <w:name w:val="Editor's Note"/>
    <w:basedOn w:val="NO"/>
    <w:rsid w:val="008E339B"/>
    <w:rPr>
      <w:color w:val="FF0000"/>
    </w:rPr>
  </w:style>
  <w:style w:type="paragraph" w:styleId="a8">
    <w:name w:val="List"/>
    <w:basedOn w:val="a"/>
    <w:rsid w:val="008E339B"/>
    <w:pPr>
      <w:ind w:left="568" w:hanging="284"/>
    </w:pPr>
  </w:style>
  <w:style w:type="paragraph" w:styleId="a7">
    <w:name w:val="List Bullet"/>
    <w:basedOn w:val="a8"/>
    <w:rsid w:val="008E339B"/>
  </w:style>
  <w:style w:type="paragraph" w:styleId="43">
    <w:name w:val="List Bullet 4"/>
    <w:basedOn w:val="31"/>
    <w:rsid w:val="008E339B"/>
    <w:pPr>
      <w:ind w:left="1418"/>
    </w:pPr>
  </w:style>
  <w:style w:type="paragraph" w:styleId="52">
    <w:name w:val="List Bullet 5"/>
    <w:basedOn w:val="43"/>
    <w:rsid w:val="008E339B"/>
    <w:pPr>
      <w:ind w:left="1702"/>
    </w:pPr>
  </w:style>
  <w:style w:type="paragraph" w:customStyle="1" w:styleId="B1">
    <w:name w:val="B1"/>
    <w:basedOn w:val="a8"/>
    <w:link w:val="B1Char"/>
    <w:rsid w:val="008E339B"/>
  </w:style>
  <w:style w:type="paragraph" w:customStyle="1" w:styleId="B2">
    <w:name w:val="B2"/>
    <w:basedOn w:val="24"/>
    <w:link w:val="B2Char"/>
    <w:rsid w:val="008E339B"/>
  </w:style>
  <w:style w:type="paragraph" w:customStyle="1" w:styleId="B3">
    <w:name w:val="B3"/>
    <w:basedOn w:val="32"/>
    <w:link w:val="B3Char2"/>
    <w:rsid w:val="008E339B"/>
  </w:style>
  <w:style w:type="paragraph" w:customStyle="1" w:styleId="B4">
    <w:name w:val="B4"/>
    <w:basedOn w:val="42"/>
    <w:rsid w:val="008E339B"/>
  </w:style>
  <w:style w:type="paragraph" w:customStyle="1" w:styleId="B5">
    <w:name w:val="B5"/>
    <w:basedOn w:val="51"/>
    <w:rsid w:val="008E339B"/>
  </w:style>
  <w:style w:type="paragraph" w:styleId="a9">
    <w:name w:val="footer"/>
    <w:basedOn w:val="a4"/>
    <w:rsid w:val="008E339B"/>
    <w:pPr>
      <w:jc w:val="center"/>
    </w:pPr>
    <w:rPr>
      <w:i/>
    </w:rPr>
  </w:style>
  <w:style w:type="paragraph" w:customStyle="1" w:styleId="ZTD">
    <w:name w:val="ZTD"/>
    <w:basedOn w:val="ZB"/>
    <w:rsid w:val="008E33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39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E339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8E339B"/>
    <w:rPr>
      <w:color w:val="0000FF"/>
      <w:u w:val="single"/>
    </w:rPr>
  </w:style>
  <w:style w:type="character" w:styleId="ab">
    <w:name w:val="annotation reference"/>
    <w:basedOn w:val="a0"/>
    <w:semiHidden/>
    <w:rsid w:val="008E339B"/>
    <w:rPr>
      <w:sz w:val="16"/>
    </w:rPr>
  </w:style>
  <w:style w:type="paragraph" w:styleId="ac">
    <w:name w:val="annotation text"/>
    <w:basedOn w:val="a"/>
    <w:semiHidden/>
    <w:rsid w:val="008E339B"/>
  </w:style>
  <w:style w:type="character" w:styleId="ad">
    <w:name w:val="FollowedHyperlink"/>
    <w:basedOn w:val="a0"/>
    <w:rsid w:val="008E339B"/>
    <w:rPr>
      <w:color w:val="800080"/>
      <w:u w:val="single"/>
    </w:rPr>
  </w:style>
  <w:style w:type="paragraph" w:styleId="ae">
    <w:name w:val="Balloon Text"/>
    <w:basedOn w:val="a"/>
    <w:semiHidden/>
    <w:rsid w:val="008E339B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E339B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0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11264E"/>
    <w:rPr>
      <w:rFonts w:ascii="Cambria" w:eastAsia="黑体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">
    <w:name w:val="List Number 4"/>
    <w:basedOn w:val="a"/>
    <w:rsid w:val="007C6486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rsid w:val="001F0534"/>
    <w:rPr>
      <w:kern w:val="2"/>
      <w:lang w:eastAsia="ko-KR"/>
    </w:rPr>
  </w:style>
  <w:style w:type="character" w:customStyle="1" w:styleId="StyleTACChar">
    <w:name w:val="Style TAC + Char"/>
    <w:basedOn w:val="TACChar"/>
    <w:link w:val="StyleTAC"/>
    <w:rsid w:val="001F0534"/>
    <w:rPr>
      <w:kern w:val="2"/>
      <w:lang w:eastAsia="ko-KR"/>
    </w:rPr>
  </w:style>
  <w:style w:type="table" w:customStyle="1" w:styleId="12">
    <w:name w:val="网格型1"/>
    <w:basedOn w:val="a1"/>
    <w:next w:val="af3"/>
    <w:rsid w:val="008E14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next w:val="af3"/>
    <w:rsid w:val="00F636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3"/>
    <w:rsid w:val="00AF45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Heading1">
    <w:name w:val="Tdoc_Heading_1"/>
    <w:basedOn w:val="1"/>
    <w:next w:val="af1"/>
    <w:autoRedefine/>
    <w:rsid w:val="006F59ED"/>
    <w:pPr>
      <w:keepLines w:val="0"/>
      <w:numPr>
        <w:numId w:val="6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254DBF"/>
    <w:rPr>
      <w:rFonts w:ascii="Arial" w:hAnsi="Arial"/>
      <w:sz w:val="32"/>
      <w:lang w:val="en-GB" w:eastAsia="en-US"/>
    </w:rPr>
  </w:style>
  <w:style w:type="character" w:customStyle="1" w:styleId="lijujieshi">
    <w:name w:val="lijujieshi"/>
    <w:basedOn w:val="a0"/>
    <w:rsid w:val="00972E02"/>
  </w:style>
  <w:style w:type="paragraph" w:customStyle="1" w:styleId="References">
    <w:name w:val="References"/>
    <w:basedOn w:val="a"/>
    <w:next w:val="a"/>
    <w:rsid w:val="00692B6E"/>
    <w:pPr>
      <w:numPr>
        <w:numId w:val="7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8">
    <w:name w:val="Normal (Web)"/>
    <w:basedOn w:val="a"/>
    <w:uiPriority w:val="99"/>
    <w:unhideWhenUsed/>
    <w:rsid w:val="00411E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52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65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70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9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85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74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9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6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4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44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1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3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0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36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0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8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7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59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5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9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56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50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0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8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2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8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73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31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13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3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04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20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46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07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1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16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1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10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5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8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3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0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4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0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4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52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7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6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6512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648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07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1651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46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264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54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1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05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9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5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2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976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82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06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8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7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78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5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7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0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9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1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9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6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6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48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711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8110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5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678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145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25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5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160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29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57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8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37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5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90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83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6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9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8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43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8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3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57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74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0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81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40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6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7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7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52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876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179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10" Type="http://schemas.openxmlformats.org/officeDocument/2006/relationships/image" Target="media/image3.jpe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Relationship Id="rId22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6982D-4618-4BBD-B8CF-0DE5F10A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7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Jackson Wang</cp:lastModifiedBy>
  <cp:revision>15</cp:revision>
  <cp:lastPrinted>2007-06-18T01:31:00Z</cp:lastPrinted>
  <dcterms:created xsi:type="dcterms:W3CDTF">2016-02-01T03:24:00Z</dcterms:created>
  <dcterms:modified xsi:type="dcterms:W3CDTF">2016-04-01T00:13:00Z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NDrVjN8sTczsmiRwwYJzs4JpjZ/Li2jCBZbY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YbQyLMRi4pRtBGEh9n9R2W4=</vt:lpwstr>
  </property>
  <property fmtid="{D5CDD505-2E9C-101B-9397-08002B2CF9AE}" pid="8" name="_ms_pID_7253432_00">
    <vt:lpwstr>_ms_pID_7253432</vt:lpwstr>
  </property>
  <property fmtid="{D5CDD505-2E9C-101B-9397-08002B2CF9AE}" pid="9" name="sflag">
    <vt:lpwstr>1431931043</vt:lpwstr>
  </property>
</Properties>
</file>